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right" w:tblpY="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488"/>
        <w:gridCol w:w="1572"/>
      </w:tblGrid>
      <w:tr w:rsidR="00080DC2" w:rsidRPr="00B538D6">
        <w:trPr>
          <w:trHeight w:val="501"/>
        </w:trPr>
        <w:tc>
          <w:tcPr>
            <w:tcW w:w="1488" w:type="dxa"/>
            <w:tcBorders>
              <w:top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TARİH</w:t>
            </w:r>
          </w:p>
        </w:tc>
        <w:tc>
          <w:tcPr>
            <w:tcW w:w="1572" w:type="dxa"/>
            <w:tcBorders>
              <w:top w:val="thinThickThinSmallGap" w:sz="24" w:space="0" w:color="C00000"/>
            </w:tcBorders>
            <w:vAlign w:val="center"/>
          </w:tcPr>
          <w:p w:rsidR="00080DC2" w:rsidRPr="00846E19" w:rsidRDefault="00080DC2" w:rsidP="00846E19">
            <w:pPr>
              <w:pStyle w:val="NoSpacing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>
              <w:rPr>
                <w:b/>
                <w:bCs/>
                <w:color w:val="002060"/>
                <w:sz w:val="26"/>
                <w:szCs w:val="26"/>
                <w:u w:val="single"/>
              </w:rPr>
              <w:t>21</w:t>
            </w:r>
            <w:r w:rsidRPr="00846E19">
              <w:rPr>
                <w:b/>
                <w:bCs/>
                <w:color w:val="002060"/>
                <w:sz w:val="26"/>
                <w:szCs w:val="26"/>
                <w:u w:val="single"/>
              </w:rPr>
              <w:t>.0</w:t>
            </w:r>
            <w:r>
              <w:rPr>
                <w:b/>
                <w:bCs/>
                <w:color w:val="002060"/>
                <w:sz w:val="26"/>
                <w:szCs w:val="26"/>
                <w:u w:val="single"/>
              </w:rPr>
              <w:t>4</w:t>
            </w:r>
            <w:r w:rsidRPr="00846E19">
              <w:rPr>
                <w:b/>
                <w:bCs/>
                <w:color w:val="002060"/>
                <w:sz w:val="26"/>
                <w:szCs w:val="26"/>
                <w:u w:val="single"/>
              </w:rPr>
              <w:t>.2015</w:t>
            </w:r>
            <w:r w:rsidRPr="00846E19">
              <w:rPr>
                <w:b/>
                <w:bCs/>
                <w:color w:val="002060"/>
                <w:sz w:val="26"/>
                <w:szCs w:val="26"/>
              </w:rPr>
              <w:br/>
            </w:r>
            <w:r>
              <w:rPr>
                <w:b/>
                <w:bCs/>
                <w:color w:val="002060"/>
                <w:sz w:val="26"/>
                <w:szCs w:val="26"/>
              </w:rPr>
              <w:t>Salı</w:t>
            </w:r>
          </w:p>
        </w:tc>
      </w:tr>
      <w:tr w:rsidR="00080DC2" w:rsidRPr="00B538D6">
        <w:trPr>
          <w:trHeight w:val="560"/>
        </w:trPr>
        <w:tc>
          <w:tcPr>
            <w:tcW w:w="1488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PUAN</w:t>
            </w:r>
          </w:p>
        </w:tc>
        <w:tc>
          <w:tcPr>
            <w:tcW w:w="1572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080DC2" w:rsidRPr="00B538D6">
        <w:trPr>
          <w:trHeight w:val="552"/>
        </w:trPr>
        <w:tc>
          <w:tcPr>
            <w:tcW w:w="1488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NOT</w:t>
            </w:r>
          </w:p>
        </w:tc>
        <w:tc>
          <w:tcPr>
            <w:tcW w:w="1572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080DC2" w:rsidRPr="00B538D6">
        <w:trPr>
          <w:trHeight w:val="549"/>
        </w:trPr>
        <w:tc>
          <w:tcPr>
            <w:tcW w:w="1488" w:type="dxa"/>
            <w:tcBorders>
              <w:bottom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VELİ İMZA</w:t>
            </w:r>
          </w:p>
        </w:tc>
        <w:tc>
          <w:tcPr>
            <w:tcW w:w="1572" w:type="dxa"/>
            <w:tcBorders>
              <w:bottom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color w:val="00206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Y="-32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/>
      </w:tblPr>
      <w:tblGrid>
        <w:gridCol w:w="1346"/>
        <w:gridCol w:w="2126"/>
      </w:tblGrid>
      <w:tr w:rsidR="00080DC2" w:rsidRPr="00B538D6">
        <w:trPr>
          <w:trHeight w:val="645"/>
        </w:trPr>
        <w:tc>
          <w:tcPr>
            <w:tcW w:w="1346" w:type="dxa"/>
            <w:tcBorders>
              <w:top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AD</w:t>
            </w:r>
          </w:p>
        </w:tc>
        <w:tc>
          <w:tcPr>
            <w:tcW w:w="2126" w:type="dxa"/>
            <w:tcBorders>
              <w:top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080DC2" w:rsidRPr="00B538D6">
        <w:trPr>
          <w:trHeight w:val="560"/>
        </w:trPr>
        <w:tc>
          <w:tcPr>
            <w:tcW w:w="1346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SOYAD</w:t>
            </w:r>
          </w:p>
        </w:tc>
        <w:tc>
          <w:tcPr>
            <w:tcW w:w="2126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080DC2" w:rsidRPr="00B538D6">
        <w:trPr>
          <w:trHeight w:val="552"/>
        </w:trPr>
        <w:tc>
          <w:tcPr>
            <w:tcW w:w="1346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NUMARA</w:t>
            </w:r>
          </w:p>
        </w:tc>
        <w:tc>
          <w:tcPr>
            <w:tcW w:w="2126" w:type="dxa"/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</w:p>
        </w:tc>
      </w:tr>
      <w:tr w:rsidR="00080DC2" w:rsidRPr="00B538D6">
        <w:trPr>
          <w:trHeight w:val="565"/>
        </w:trPr>
        <w:tc>
          <w:tcPr>
            <w:tcW w:w="1346" w:type="dxa"/>
            <w:tcBorders>
              <w:bottom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846E19">
              <w:rPr>
                <w:b/>
                <w:bCs/>
                <w:color w:val="002060"/>
                <w:sz w:val="28"/>
                <w:szCs w:val="28"/>
              </w:rPr>
              <w:t>SINIF</w:t>
            </w:r>
          </w:p>
        </w:tc>
        <w:tc>
          <w:tcPr>
            <w:tcW w:w="2126" w:type="dxa"/>
            <w:tcBorders>
              <w:bottom w:val="thinThickThinSmallGap" w:sz="24" w:space="0" w:color="C00000"/>
            </w:tcBorders>
            <w:vAlign w:val="center"/>
          </w:tcPr>
          <w:p w:rsidR="00080DC2" w:rsidRPr="00846E19" w:rsidRDefault="00080DC2" w:rsidP="00B538D6">
            <w:pPr>
              <w:pStyle w:val="NoSpacing"/>
              <w:jc w:val="center"/>
              <w:rPr>
                <w:b/>
                <w:bCs/>
                <w:color w:val="002060"/>
                <w:sz w:val="32"/>
                <w:szCs w:val="32"/>
              </w:rPr>
            </w:pPr>
            <w:r w:rsidRPr="00846E19">
              <w:rPr>
                <w:b/>
                <w:bCs/>
                <w:color w:val="002060"/>
                <w:sz w:val="32"/>
                <w:szCs w:val="32"/>
              </w:rPr>
              <w:t>4/A</w:t>
            </w:r>
          </w:p>
        </w:tc>
      </w:tr>
    </w:tbl>
    <w:p w:rsidR="00080DC2" w:rsidRDefault="00080DC2" w:rsidP="006F0428">
      <w:pPr>
        <w:pStyle w:val="NoSpacing"/>
        <w:jc w:val="center"/>
        <w:rPr>
          <w:i/>
          <w:iCs/>
          <w:noProof/>
          <w:sz w:val="24"/>
          <w:szCs w:val="24"/>
        </w:rPr>
      </w:pPr>
      <w:hyperlink r:id="rId7" w:history="1">
        <w:r w:rsidRPr="00A01AEA">
          <w:rPr>
            <w:i/>
            <w:iCs/>
            <w:noProof/>
            <w:sz w:val="24"/>
            <w:szCs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beyobası ilkokulu logo4" href="http://www.muratküçük.com/" style="width:116.25pt;height:116.25pt;visibility:visible" o:button="t">
              <v:fill o:detectmouseclick="t"/>
              <v:imagedata r:id="rId8" o:title=""/>
            </v:shape>
          </w:pict>
        </w:r>
      </w:hyperlink>
    </w:p>
    <w:p w:rsidR="00080DC2" w:rsidRPr="00B538D6" w:rsidRDefault="00080DC2" w:rsidP="00B538D6">
      <w:pPr>
        <w:pStyle w:val="NoSpacing"/>
        <w:rPr>
          <w:sz w:val="24"/>
          <w:szCs w:val="24"/>
        </w:rPr>
      </w:pPr>
    </w:p>
    <w:p w:rsidR="00080DC2" w:rsidRPr="003D260C" w:rsidRDefault="00080DC2" w:rsidP="00B538D6">
      <w:pPr>
        <w:pStyle w:val="NoSpacing"/>
        <w:jc w:val="center"/>
        <w:rPr>
          <w:b/>
          <w:bCs/>
          <w:color w:val="002060"/>
          <w:sz w:val="28"/>
          <w:szCs w:val="28"/>
        </w:rPr>
      </w:pPr>
      <w:r w:rsidRPr="003D260C">
        <w:rPr>
          <w:b/>
          <w:bCs/>
          <w:color w:val="002060"/>
          <w:sz w:val="28"/>
          <w:szCs w:val="28"/>
        </w:rPr>
        <w:t>2014 – 2015 EĞİTİM ÖĞRETİM YILI BEYOBASI İLKOKULU 4/A SINIFI</w:t>
      </w:r>
    </w:p>
    <w:p w:rsidR="00080DC2" w:rsidRPr="003D260C" w:rsidRDefault="00080DC2" w:rsidP="00B538D6">
      <w:pPr>
        <w:pStyle w:val="NoSpacing"/>
        <w:jc w:val="center"/>
        <w:rPr>
          <w:b/>
          <w:bCs/>
          <w:color w:val="002060"/>
          <w:sz w:val="28"/>
          <w:szCs w:val="28"/>
        </w:rPr>
      </w:pPr>
      <w:r w:rsidRPr="003D260C">
        <w:rPr>
          <w:b/>
          <w:bCs/>
          <w:color w:val="002060"/>
          <w:sz w:val="28"/>
          <w:szCs w:val="28"/>
        </w:rPr>
        <w:t xml:space="preserve">MATEMATİK DERSİ </w:t>
      </w:r>
      <w:r>
        <w:rPr>
          <w:b/>
          <w:bCs/>
          <w:color w:val="002060"/>
          <w:sz w:val="28"/>
          <w:szCs w:val="28"/>
        </w:rPr>
        <w:t>2</w:t>
      </w:r>
      <w:r w:rsidRPr="003D260C">
        <w:rPr>
          <w:b/>
          <w:bCs/>
          <w:color w:val="002060"/>
          <w:sz w:val="28"/>
          <w:szCs w:val="28"/>
        </w:rPr>
        <w:t xml:space="preserve">.DÖNEM </w:t>
      </w:r>
      <w:r>
        <w:rPr>
          <w:b/>
          <w:bCs/>
          <w:color w:val="002060"/>
          <w:sz w:val="28"/>
          <w:szCs w:val="28"/>
        </w:rPr>
        <w:t>2</w:t>
      </w:r>
      <w:r w:rsidRPr="003D260C">
        <w:rPr>
          <w:b/>
          <w:bCs/>
          <w:color w:val="002060"/>
          <w:sz w:val="28"/>
          <w:szCs w:val="28"/>
        </w:rPr>
        <w:t>.SINAV</w:t>
      </w:r>
    </w:p>
    <w:p w:rsidR="00080DC2" w:rsidRDefault="00080DC2" w:rsidP="004446AD">
      <w:pPr>
        <w:pStyle w:val="NoSpacing"/>
        <w:rPr>
          <w:b/>
          <w:bCs/>
          <w:color w:val="0070C0"/>
          <w:sz w:val="20"/>
          <w:szCs w:val="20"/>
        </w:rPr>
      </w:pPr>
    </w:p>
    <w:p w:rsidR="00080DC2" w:rsidRDefault="00080DC2" w:rsidP="00066D3B">
      <w:pPr>
        <w:pStyle w:val="NoSpacing"/>
        <w:spacing w:line="360" w:lineRule="auto"/>
        <w:rPr>
          <w:b/>
          <w:bCs/>
          <w:color w:val="C00000"/>
          <w:sz w:val="26"/>
          <w:szCs w:val="26"/>
        </w:rPr>
      </w:pPr>
    </w:p>
    <w:p w:rsidR="00080DC2" w:rsidRDefault="00080DC2" w:rsidP="00976EB5">
      <w:pPr>
        <w:pStyle w:val="NoSpacing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A- </w:t>
      </w:r>
      <w:r w:rsidRPr="00976EB5">
        <w:rPr>
          <w:b/>
          <w:bCs/>
          <w:color w:val="C00000"/>
          <w:sz w:val="24"/>
          <w:szCs w:val="24"/>
        </w:rPr>
        <w:t>Aşağıda verilen şekiller</w:t>
      </w:r>
      <w:r>
        <w:rPr>
          <w:b/>
          <w:bCs/>
          <w:color w:val="C00000"/>
          <w:sz w:val="24"/>
          <w:szCs w:val="24"/>
        </w:rPr>
        <w:t>deki mavi kısımların</w:t>
      </w:r>
      <w:r w:rsidRPr="00976EB5">
        <w:rPr>
          <w:b/>
          <w:bCs/>
          <w:color w:val="C00000"/>
          <w:sz w:val="24"/>
          <w:szCs w:val="24"/>
        </w:rPr>
        <w:t xml:space="preserve"> kesir ile gösterilişini </w:t>
      </w:r>
      <w:r>
        <w:rPr>
          <w:b/>
          <w:bCs/>
          <w:color w:val="C00000"/>
          <w:sz w:val="24"/>
          <w:szCs w:val="24"/>
        </w:rPr>
        <w:t xml:space="preserve">altlarına </w:t>
      </w:r>
      <w:r w:rsidRPr="00976EB5">
        <w:rPr>
          <w:b/>
          <w:bCs/>
          <w:color w:val="C00000"/>
          <w:sz w:val="24"/>
          <w:szCs w:val="24"/>
        </w:rPr>
        <w:t>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080DC2" w:rsidRDefault="00080DC2" w:rsidP="00976EB5">
      <w:pPr>
        <w:pStyle w:val="NoSpacing"/>
        <w:rPr>
          <w:b/>
          <w:bCs/>
          <w:color w:val="C00000"/>
          <w:sz w:val="24"/>
          <w:szCs w:val="24"/>
        </w:rPr>
      </w:pPr>
    </w:p>
    <w:tbl>
      <w:tblPr>
        <w:tblW w:w="0" w:type="auto"/>
        <w:tblInd w:w="-106" w:type="dxa"/>
        <w:tblBorders>
          <w:right w:val="single" w:sz="12" w:space="0" w:color="002060"/>
          <w:insideV w:val="single" w:sz="12" w:space="0" w:color="002060"/>
        </w:tblBorders>
        <w:tblLayout w:type="fixed"/>
        <w:tblLook w:val="00A0"/>
      </w:tblPr>
      <w:tblGrid>
        <w:gridCol w:w="2641"/>
        <w:gridCol w:w="2641"/>
        <w:gridCol w:w="2641"/>
        <w:gridCol w:w="2641"/>
      </w:tblGrid>
      <w:tr w:rsidR="00080DC2"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49" o:spid="_x0000_i1026" type="#_x0000_t75" style="width:107.25pt;height:56.25pt;visibility:visible">
                  <v:imagedata r:id="rId9" o:title=""/>
                </v:shape>
              </w:pic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0" o:spid="_x0000_i1027" type="#_x0000_t75" style="width:119.25pt;height:62.25pt;visibility:visible">
                  <v:imagedata r:id="rId10" o:title=""/>
                </v:shape>
              </w:pic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1" o:spid="_x0000_i1028" type="#_x0000_t75" style="width:120pt;height:68.25pt;visibility:visible">
                  <v:imagedata r:id="rId11" o:title=""/>
                </v:shape>
              </w:pic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52" o:spid="_x0000_i1029" type="#_x0000_t75" style="width:121.5pt;height:72.75pt;visibility:visible">
                  <v:imagedata r:id="rId12" o:title=""/>
                </v:shape>
              </w:pict>
            </w:r>
          </w:p>
        </w:tc>
      </w:tr>
      <w:tr w:rsidR="00080DC2"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74.95pt;margin-top:14.05pt;width:37.5pt;height:0;z-index:251693568;mso-position-horizontal-relative:text;mso-position-vertical-relative:text" o:connectortype="straight" strokecolor="red" strokeweight="1pt"/>
              </w:pict>
            </w:r>
            <w:r>
              <w:rPr>
                <w:noProof/>
              </w:rPr>
              <w:pict>
                <v:shape id="_x0000_s1027" type="#_x0000_t32" style="position:absolute;left:0;text-align:left;margin-left:42.95pt;margin-top:14.05pt;width:37.5pt;height:0;z-index:251692544;mso-position-horizontal-relative:text;mso-position-vertical-relative:text" o:connectortype="straight" strokecolor="red" strokeweight="1pt"/>
              </w:pic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 xml:space="preserve">     7</w: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</w:pP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  <w:t>4</w: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</w:pP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 xml:space="preserve">    17</w: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  <w:t>5</w: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</w:pPr>
            <w:r>
              <w:rPr>
                <w:noProof/>
              </w:rPr>
              <w:pict>
                <v:shape id="_x0000_s1028" type="#_x0000_t32" style="position:absolute;left:0;text-align:left;margin-left:41.35pt;margin-top:14.05pt;width:37.5pt;height:0;z-index:251694592;mso-position-horizontal-relative:text;mso-position-vertical-relative:text" o:connectortype="straight" strokecolor="red" strokeweight="1pt"/>
              </w:pic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 xml:space="preserve">    10</w: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C00000"/>
                <w:sz w:val="26"/>
                <w:szCs w:val="26"/>
              </w:rPr>
            </w:pP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  <w:t>6</w:t>
            </w:r>
          </w:p>
        </w:tc>
        <w:tc>
          <w:tcPr>
            <w:tcW w:w="264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</w:pPr>
            <w:r>
              <w:rPr>
                <w:noProof/>
              </w:rPr>
              <w:pict>
                <v:shape id="_x0000_s1029" type="#_x0000_t32" style="position:absolute;left:0;text-align:left;margin-left:42.05pt;margin-top:14.05pt;width:37.5pt;height:0;z-index:251695616;mso-position-horizontal-relative:text;mso-position-vertical-relative:text" o:connectortype="straight" strokecolor="red" strokeweight="1pt"/>
              </w:pic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 xml:space="preserve">     1</w:t>
            </w: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C00000"/>
                <w:sz w:val="26"/>
                <w:szCs w:val="26"/>
              </w:rPr>
            </w:pPr>
            <w:r w:rsidRPr="00A01AEA"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  <w:t>2</w:t>
            </w:r>
          </w:p>
        </w:tc>
      </w:tr>
    </w:tbl>
    <w:p w:rsidR="00080DC2" w:rsidRDefault="00080DC2" w:rsidP="00143CB8">
      <w:pPr>
        <w:pStyle w:val="NoSpacing"/>
        <w:jc w:val="center"/>
        <w:rPr>
          <w:b/>
          <w:bCs/>
          <w:color w:val="C00000"/>
          <w:sz w:val="24"/>
          <w:szCs w:val="24"/>
        </w:rPr>
      </w:pPr>
    </w:p>
    <w:tbl>
      <w:tblPr>
        <w:tblW w:w="10598" w:type="dxa"/>
        <w:tblInd w:w="-106" w:type="dxa"/>
        <w:tblLook w:val="00A0"/>
      </w:tblPr>
      <w:tblGrid>
        <w:gridCol w:w="3794"/>
        <w:gridCol w:w="6804"/>
      </w:tblGrid>
      <w:tr w:rsidR="00080DC2">
        <w:tc>
          <w:tcPr>
            <w:tcW w:w="3794" w:type="dxa"/>
            <w:tcBorders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jc w:val="both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color w:val="C00000"/>
                <w:sz w:val="24"/>
                <w:szCs w:val="24"/>
              </w:rPr>
              <w:t xml:space="preserve">B- Okunuşları verilen ondalık kesirleri yazınız. </w:t>
            </w:r>
            <w:r w:rsidRPr="00A01AEA">
              <w:rPr>
                <w:b/>
                <w:bCs/>
                <w:color w:val="0070C0"/>
                <w:sz w:val="24"/>
                <w:szCs w:val="24"/>
              </w:rPr>
              <w:t>(5X1=5 Puan)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color w:val="C00000"/>
                <w:sz w:val="24"/>
                <w:szCs w:val="24"/>
              </w:rPr>
              <w:t xml:space="preserve">C- Aşağıdaki ondalık sayıların okunuşlarını yazınız. . </w:t>
            </w:r>
            <w:r w:rsidRPr="00A01AEA">
              <w:rPr>
                <w:b/>
                <w:bCs/>
                <w:color w:val="0070C0"/>
                <w:sz w:val="24"/>
                <w:szCs w:val="24"/>
              </w:rPr>
              <w:t>(5X1=5 Puan)</w:t>
            </w:r>
          </w:p>
        </w:tc>
      </w:tr>
      <w:tr w:rsidR="00080DC2">
        <w:tc>
          <w:tcPr>
            <w:tcW w:w="3794" w:type="dxa"/>
            <w:tcBorders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480" w:lineRule="auto"/>
              <w:rPr>
                <w:b/>
                <w:bCs/>
                <w:i/>
                <w:iCs/>
                <w:color w:val="002060"/>
                <w:sz w:val="24"/>
                <w:szCs w:val="24"/>
                <w:u w:val="dotted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İki tam onda beş :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>2,5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Sıfır tam yüzde dört :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 0,04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On tam yüzde on iki :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 10,12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Yedi tam yüzde elli :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7,50  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Yirmi dört tam binde beş : 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 xml:space="preserve">  24,005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>7,5 :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Yedi tam onda beş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>32,009 :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 xml:space="preserve">   Otuz iki tam binde dokuz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>4,25 :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 Dört tam yüzde yirmi beş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>10,19 :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 On tam yüzde on dokuz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480" w:lineRule="auto"/>
              <w:rPr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>0,08 :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  <w:t xml:space="preserve">    Sıfır tam yüzde sekiz</w:t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i/>
                <w:iCs/>
                <w:color w:val="FF0000"/>
                <w:sz w:val="24"/>
                <w:szCs w:val="24"/>
                <w:u w:val="dotted"/>
              </w:rPr>
              <w:tab/>
            </w:r>
          </w:p>
        </w:tc>
      </w:tr>
    </w:tbl>
    <w:p w:rsidR="00080DC2" w:rsidRDefault="00080DC2" w:rsidP="00066D3B">
      <w:pPr>
        <w:pStyle w:val="NoSpacing"/>
        <w:spacing w:line="360" w:lineRule="auto"/>
        <w:rPr>
          <w:b/>
          <w:bCs/>
          <w:color w:val="C00000"/>
          <w:sz w:val="26"/>
          <w:szCs w:val="26"/>
        </w:rPr>
      </w:pPr>
    </w:p>
    <w:p w:rsidR="00080DC2" w:rsidRDefault="00080DC2" w:rsidP="00B26ED2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Ç- </w:t>
      </w:r>
      <w:r w:rsidRPr="00D57B6A">
        <w:rPr>
          <w:b/>
          <w:bCs/>
          <w:color w:val="C00000"/>
          <w:sz w:val="24"/>
          <w:szCs w:val="24"/>
        </w:rPr>
        <w:t>Aşağıdaki okunuşları verilen kesirleri yazınız ve şekilde gösteriniz.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6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tblInd w:w="-106" w:type="dxa"/>
        <w:tblLayout w:type="fixed"/>
        <w:tblLook w:val="00A0"/>
      </w:tblPr>
      <w:tblGrid>
        <w:gridCol w:w="3521"/>
        <w:gridCol w:w="3521"/>
        <w:gridCol w:w="3522"/>
      </w:tblGrid>
      <w:tr w:rsidR="00080DC2">
        <w:tc>
          <w:tcPr>
            <w:tcW w:w="3521" w:type="dxa"/>
            <w:tcBorders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A01AEA">
              <w:rPr>
                <w:noProof/>
                <w:color w:val="002060"/>
                <w:sz w:val="24"/>
                <w:szCs w:val="24"/>
              </w:rPr>
              <w:t>Dokuz bölü altı</w:t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</w:pPr>
            <w:r w:rsidRPr="00A01AEA"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  <w:t xml:space="preserve">     9</w:t>
            </w:r>
            <w:r w:rsidRPr="00A01AEA"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FF0000"/>
                <w:sz w:val="24"/>
                <w:szCs w:val="24"/>
              </w:rPr>
              <w:t>6</w:t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A01AEA">
              <w:rPr>
                <w:noProof/>
                <w:color w:val="002060"/>
                <w:sz w:val="24"/>
                <w:szCs w:val="24"/>
              </w:rPr>
              <w:t>Onda beş</w:t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</w:pPr>
            <w:r w:rsidRPr="00A01AEA"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  <w:t xml:space="preserve">      5</w:t>
            </w:r>
            <w:r w:rsidRPr="00A01AEA">
              <w:rPr>
                <w:b/>
                <w:bCs/>
                <w:noProof/>
                <w:color w:val="FF0000"/>
                <w:sz w:val="24"/>
                <w:szCs w:val="24"/>
                <w:u w:val="thick"/>
              </w:rPr>
              <w:tab/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noProof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FF0000"/>
                <w:sz w:val="24"/>
                <w:szCs w:val="24"/>
              </w:rPr>
              <w:t xml:space="preserve"> 10</w: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noProof/>
                <w:color w:val="002060"/>
                <w:sz w:val="24"/>
                <w:szCs w:val="24"/>
              </w:rPr>
            </w:pPr>
            <w:r w:rsidRPr="00A01AEA">
              <w:rPr>
                <w:noProof/>
                <w:color w:val="002060"/>
                <w:sz w:val="24"/>
                <w:szCs w:val="24"/>
              </w:rPr>
              <w:t>3 tam dörtte 1</w:t>
            </w:r>
          </w:p>
          <w:p w:rsidR="00080DC2" w:rsidRPr="00690992" w:rsidRDefault="00080DC2" w:rsidP="00A01AEA">
            <w:pPr>
              <w:pStyle w:val="NoSpacing"/>
              <w:jc w:val="center"/>
              <w:rPr>
                <w:b/>
                <w:bCs/>
                <w:i/>
                <w:iCs/>
                <w:noProof/>
                <w:color w:val="FF0000"/>
                <w:sz w:val="24"/>
                <w:szCs w:val="24"/>
              </w:rPr>
            </w:pPr>
            <w:r w:rsidRPr="00A01AEA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>3</w:t>
            </w:r>
          </w:p>
        </w:tc>
      </w:tr>
      <w:tr w:rsidR="00080DC2">
        <w:tc>
          <w:tcPr>
            <w:tcW w:w="3521" w:type="dxa"/>
            <w:tcBorders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_x0000_i1030" type="#_x0000_t75" style="width:164.25pt;height:51pt;visibility:visible">
                  <v:imagedata r:id="rId13" o:title=""/>
                </v:shape>
              </w:pict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2" o:spid="_x0000_i1031" type="#_x0000_t75" style="width:135pt;height:53.25pt;visibility:visible">
                  <v:imagedata r:id="rId14" o:title=""/>
                </v:shape>
              </w:pic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 w:rsidRPr="00A01AEA">
              <w:rPr>
                <w:b/>
                <w:bCs/>
                <w:noProof/>
                <w:color w:val="C00000"/>
                <w:sz w:val="24"/>
                <w:szCs w:val="24"/>
              </w:rPr>
              <w:pict>
                <v:shape id="Resim 4" o:spid="_x0000_i1032" type="#_x0000_t75" style="width:163.5pt;height:45.75pt;visibility:visible">
                  <v:imagedata r:id="rId15" o:title=""/>
                </v:shape>
              </w:pict>
            </w:r>
          </w:p>
        </w:tc>
      </w:tr>
    </w:tbl>
    <w:p w:rsidR="00080DC2" w:rsidRPr="00D57B6A" w:rsidRDefault="00080DC2" w:rsidP="00D57B6A">
      <w:pPr>
        <w:pStyle w:val="NoSpacing"/>
        <w:rPr>
          <w:b/>
          <w:bCs/>
          <w:color w:val="C00000"/>
          <w:sz w:val="24"/>
          <w:szCs w:val="24"/>
        </w:rPr>
      </w:pPr>
    </w:p>
    <w:p w:rsidR="00080DC2" w:rsidRPr="005A74A3" w:rsidRDefault="00080DC2" w:rsidP="005A74A3">
      <w:pPr>
        <w:pStyle w:val="NoSpacing"/>
      </w:pPr>
    </w:p>
    <w:p w:rsidR="00080DC2" w:rsidRPr="009A4FB6" w:rsidRDefault="00080DC2" w:rsidP="009A4FB6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D- </w:t>
      </w:r>
      <w:r w:rsidRPr="009A4FB6">
        <w:rPr>
          <w:b/>
          <w:bCs/>
          <w:color w:val="C00000"/>
          <w:sz w:val="24"/>
          <w:szCs w:val="24"/>
        </w:rPr>
        <w:t>Aşağıda verilen kesir sayılarını,  ondalık sayı olarak (virgülle)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5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5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080DC2" w:rsidRPr="001C549E" w:rsidRDefault="00080DC2" w:rsidP="001A48DC">
      <w:pPr>
        <w:spacing w:after="0" w:line="240" w:lineRule="auto"/>
        <w:rPr>
          <w:b/>
          <w:bCs/>
          <w:color w:val="0070C0"/>
          <w:sz w:val="26"/>
          <w:szCs w:val="26"/>
        </w:rPr>
      </w:pPr>
      <w:r>
        <w:rPr>
          <w:noProof/>
        </w:rPr>
        <w:pict>
          <v:rect id="_x0000_s1030" style="position:absolute;margin-left:461.45pt;margin-top:1.35pt;width:42pt;height:27.75pt;z-index:251634176" stroked="f">
            <v:textbox style="mso-next-textbox:#_x0000_s1030">
              <w:txbxContent>
                <w:p w:rsidR="00080DC2" w:rsidRDefault="00080DC2" w:rsidP="00206D35">
                  <w:pPr>
                    <w:ind w:left="-142" w:right="-296"/>
                  </w:pPr>
                  <w:r>
                    <w:rPr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dotted"/>
                    </w:rPr>
                    <w:t xml:space="preserve">  2,132   </w:t>
                  </w:r>
                  <w:r w:rsidRPr="00A01AEA">
                    <w:rPr>
                      <w:b/>
                      <w:bCs/>
                      <w:i/>
                      <w:iCs/>
                      <w:color w:val="FFFFFF"/>
                      <w:sz w:val="24"/>
                      <w:szCs w:val="24"/>
                      <w:u w:val="dotted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51.2pt;margin-top:1.35pt;width:42pt;height:27.75pt;z-index:251633152" stroked="f">
            <v:textbox style="mso-next-textbox:#_x0000_s1031">
              <w:txbxContent>
                <w:p w:rsidR="00080DC2" w:rsidRDefault="00080DC2" w:rsidP="00206D35">
                  <w:pPr>
                    <w:ind w:left="-142" w:right="-296"/>
                  </w:pPr>
                  <w:r>
                    <w:rPr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dotted"/>
                    </w:rPr>
                    <w:t xml:space="preserve">  3,02   </w:t>
                  </w:r>
                  <w:r w:rsidRPr="00A01AEA">
                    <w:rPr>
                      <w:b/>
                      <w:bCs/>
                      <w:i/>
                      <w:iCs/>
                      <w:color w:val="FFFFFF"/>
                      <w:sz w:val="24"/>
                      <w:szCs w:val="24"/>
                      <w:u w:val="dotted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240.2pt;margin-top:1.35pt;width:37.5pt;height:27.75pt;z-index:251632128" stroked="f">
            <v:textbox style="mso-next-textbox:#_x0000_s1032">
              <w:txbxContent>
                <w:p w:rsidR="00080DC2" w:rsidRDefault="00080DC2" w:rsidP="00206D35">
                  <w:pPr>
                    <w:ind w:left="-142" w:right="-296"/>
                  </w:pPr>
                  <w:r>
                    <w:rPr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dotted"/>
                    </w:rPr>
                    <w:t xml:space="preserve">   0,6   </w:t>
                  </w:r>
                  <w:r w:rsidRPr="00A01AEA">
                    <w:rPr>
                      <w:b/>
                      <w:bCs/>
                      <w:i/>
                      <w:iCs/>
                      <w:color w:val="FFFFFF"/>
                      <w:sz w:val="24"/>
                      <w:szCs w:val="24"/>
                      <w:u w:val="dotted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3" style="position:absolute;margin-left:141.2pt;margin-top:.6pt;width:42pt;height:27.75pt;z-index:251631104" stroked="f">
            <v:textbox style="mso-next-textbox:#_x0000_s1033">
              <w:txbxContent>
                <w:p w:rsidR="00080DC2" w:rsidRDefault="00080DC2" w:rsidP="00206D35">
                  <w:pPr>
                    <w:ind w:left="-142" w:right="-296"/>
                  </w:pPr>
                  <w:r>
                    <w:rPr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dotted"/>
                    </w:rPr>
                    <w:t xml:space="preserve">  5,45   </w:t>
                  </w:r>
                  <w:r w:rsidRPr="00A01AEA">
                    <w:rPr>
                      <w:b/>
                      <w:bCs/>
                      <w:i/>
                      <w:iCs/>
                      <w:color w:val="FFFFFF"/>
                      <w:sz w:val="24"/>
                      <w:szCs w:val="24"/>
                      <w:u w:val="dotted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42.95pt;margin-top:1.35pt;width:37.5pt;height:27.75pt;z-index:251630080" stroked="f">
            <v:textbox style="mso-next-textbox:#_x0000_s1034">
              <w:txbxContent>
                <w:p w:rsidR="00080DC2" w:rsidRDefault="00080DC2" w:rsidP="00206D35">
                  <w:pPr>
                    <w:ind w:left="-142" w:right="-296"/>
                  </w:pPr>
                  <w:r>
                    <w:rPr>
                      <w:b/>
                      <w:bCs/>
                      <w:i/>
                      <w:iCs/>
                      <w:color w:val="FF0000"/>
                      <w:sz w:val="24"/>
                      <w:szCs w:val="24"/>
                      <w:u w:val="dotted"/>
                    </w:rPr>
                    <w:t xml:space="preserve">   2,7   </w:t>
                  </w:r>
                  <w:r w:rsidRPr="00A01AEA">
                    <w:rPr>
                      <w:b/>
                      <w:bCs/>
                      <w:i/>
                      <w:iCs/>
                      <w:color w:val="FFFFFF"/>
                      <w:sz w:val="24"/>
                      <w:szCs w:val="24"/>
                      <w:u w:val="dotted"/>
                    </w:rPr>
                    <w:t>.</w:t>
                  </w:r>
                </w:p>
              </w:txbxContent>
            </v:textbox>
          </v:rect>
        </w:pic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w:r w:rsidRPr="00A01AE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A01AEA">
        <w:pict>
          <v:shape id="_x0000_i1033" type="#_x0000_t75" style="width:37.5pt;height:100.5pt">
            <v:imagedata r:id="rId16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A01AEA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A01AEA">
        <w:pict>
          <v:shape id="_x0000_i1034" type="#_x0000_t75" style="width:37.5pt;height:100.5pt">
            <v:imagedata r:id="rId16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=</w:t>
      </w:r>
      <w:r>
        <w:rPr>
          <w:rFonts w:ascii="Arial" w:hAnsi="Arial" w:cs="Arial"/>
          <w:color w:val="0070C0"/>
          <w:sz w:val="24"/>
          <w:szCs w:val="24"/>
        </w:rPr>
        <w:tab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  </w:t>
      </w:r>
      <w:r>
        <w:rPr>
          <w:rFonts w:ascii="Arial" w:hAnsi="Arial" w:cs="Arial"/>
          <w:color w:val="002060"/>
          <w:sz w:val="24"/>
          <w:szCs w:val="24"/>
        </w:rPr>
        <w:t>5</w:t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A01AE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A01AEA">
        <w:pict>
          <v:shape id="_x0000_i1035" type="#_x0000_t75" style="width:37.5pt;height:100.5pt">
            <v:imagedata r:id="rId16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A01AEA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A01AEA">
        <w:pict>
          <v:shape id="_x0000_i1036" type="#_x0000_t75" style="width:37.5pt;height:100.5pt">
            <v:imagedata r:id="rId16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 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 </w:t>
      </w:r>
      <w:r>
        <w:rPr>
          <w:rFonts w:ascii="Arial" w:hAnsi="Arial" w:cs="Arial"/>
          <w:color w:val="002060"/>
          <w:sz w:val="24"/>
          <w:szCs w:val="24"/>
        </w:rPr>
        <w:t>3</w:t>
      </w:r>
      <w:r w:rsidRPr="00A01AEA">
        <w:rPr>
          <w:rFonts w:ascii="Arial" w:hAnsi="Arial" w:cs="Arial"/>
          <w:color w:val="0070C0"/>
          <w:sz w:val="24"/>
          <w:szCs w:val="24"/>
        </w:rPr>
        <w:fldChar w:fldCharType="begin"/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QUOTE </w:instrText>
      </w:r>
      <w:r w:rsidRPr="00A01AEA">
        <w:pict>
          <v:shape id="_x0000_i1037" type="#_x0000_t75" style="width:47.25pt;height:100.5pt">
            <v:imagedata r:id="rId17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instrText xml:space="preserve"> </w:instrText>
      </w:r>
      <w:r w:rsidRPr="00A01AEA">
        <w:rPr>
          <w:rFonts w:ascii="Arial" w:hAnsi="Arial" w:cs="Arial"/>
          <w:color w:val="0070C0"/>
          <w:sz w:val="24"/>
          <w:szCs w:val="24"/>
        </w:rPr>
        <w:fldChar w:fldCharType="separate"/>
      </w:r>
      <w:r w:rsidRPr="00A01AEA">
        <w:pict>
          <v:shape id="_x0000_i1038" type="#_x0000_t75" style="width:47.25pt;height:100.5pt">
            <v:imagedata r:id="rId17" o:title="" chromakey="white"/>
          </v:shape>
        </w:pict>
      </w:r>
      <w:r w:rsidRPr="00A01AEA">
        <w:rPr>
          <w:rFonts w:ascii="Arial" w:hAnsi="Arial" w:cs="Arial"/>
          <w:color w:val="0070C0"/>
          <w:sz w:val="24"/>
          <w:szCs w:val="24"/>
        </w:rPr>
        <w:fldChar w:fldCharType="end"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=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1C549E">
        <w:rPr>
          <w:rFonts w:ascii="Arial" w:hAnsi="Arial" w:cs="Arial"/>
          <w:color w:val="0070C0"/>
          <w:sz w:val="24"/>
          <w:szCs w:val="24"/>
        </w:rPr>
        <w:t xml:space="preserve">      </w:t>
      </w:r>
      <w:r w:rsidRPr="001C549E">
        <w:rPr>
          <w:rFonts w:ascii="Arial" w:hAnsi="Arial" w:cs="Arial"/>
          <w:color w:val="002060"/>
          <w:sz w:val="24"/>
          <w:szCs w:val="24"/>
        </w:rPr>
        <w:t>2</w:t>
      </w:r>
      <w:r>
        <w:rPr>
          <w:rFonts w:ascii="Arial" w:hAnsi="Arial" w:cs="Arial"/>
          <w:color w:val="0070C0"/>
          <w:sz w:val="24"/>
          <w:szCs w:val="24"/>
        </w:rPr>
        <w:t xml:space="preserve"> =</w:t>
      </w:r>
      <w:r w:rsidRPr="001C549E">
        <w:rPr>
          <w:b/>
          <w:bCs/>
          <w:color w:val="0070C0"/>
          <w:sz w:val="26"/>
          <w:szCs w:val="26"/>
        </w:rPr>
        <w:br w:type="page"/>
      </w:r>
    </w:p>
    <w:p w:rsidR="00080DC2" w:rsidRPr="002C6FD0" w:rsidRDefault="00080DC2" w:rsidP="00665E59">
      <w:pPr>
        <w:tabs>
          <w:tab w:val="right" w:pos="10466"/>
        </w:tabs>
        <w:spacing w:after="0" w:line="360" w:lineRule="auto"/>
        <w:rPr>
          <w:b/>
          <w:bCs/>
          <w:color w:val="C00000"/>
          <w:sz w:val="26"/>
          <w:szCs w:val="26"/>
        </w:rPr>
      </w:pPr>
      <w:r>
        <w:rPr>
          <w:b/>
          <w:bCs/>
          <w:color w:val="C00000"/>
          <w:sz w:val="26"/>
          <w:szCs w:val="26"/>
        </w:rPr>
        <w:t xml:space="preserve">E- </w:t>
      </w:r>
      <w:r w:rsidRPr="002C6FD0">
        <w:rPr>
          <w:b/>
          <w:bCs/>
          <w:color w:val="C00000"/>
          <w:sz w:val="26"/>
          <w:szCs w:val="26"/>
        </w:rPr>
        <w:t xml:space="preserve">Aşağıdaki kesirlerle ilgili toplama ve çıkarma işlemlerini yapınız. </w:t>
      </w:r>
      <w:r w:rsidRPr="002C6FD0">
        <w:rPr>
          <w:b/>
          <w:bCs/>
          <w:color w:val="0070C0"/>
          <w:sz w:val="26"/>
          <w:szCs w:val="26"/>
        </w:rPr>
        <w:t>(6 X 2 = 12 Puan)</w:t>
      </w:r>
    </w:p>
    <w:tbl>
      <w:tblPr>
        <w:tblW w:w="0" w:type="auto"/>
        <w:tblInd w:w="-106" w:type="dxa"/>
        <w:tblLook w:val="00A0"/>
      </w:tblPr>
      <w:tblGrid>
        <w:gridCol w:w="3496"/>
        <w:gridCol w:w="3496"/>
        <w:gridCol w:w="3501"/>
      </w:tblGrid>
      <w:tr w:rsidR="00080DC2"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 w:rsidRPr="00A01AEA">
              <w:pict>
                <v:shape id="_x0000_i1039" type="#_x0000_t75" style="width:134.25pt;height:79.5pt">
                  <v:imagedata r:id="rId18" o:title="" chromakey="white"/>
                </v:shape>
              </w:pict>
            </w:r>
          </w:p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</w:p>
        </w:tc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w:r w:rsidRPr="00A01AEA">
              <w:pict>
                <v:shape id="_x0000_i1040" type="#_x0000_t75" style="width:153.75pt;height:79.5pt">
                  <v:imagedata r:id="rId19" o:title="" chromakey="white"/>
                </v:shape>
              </w:pict>
            </w:r>
          </w:p>
        </w:tc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</w:rPr>
            </w:pPr>
            <w:r w:rsidRPr="00A01AEA">
              <w:pict>
                <v:shape id="_x0000_i1041" type="#_x0000_t75" style="width:164.25pt;height:79.5pt">
                  <v:imagedata r:id="rId20" o:title="" chromakey="white"/>
                </v:shape>
              </w:pict>
            </w:r>
          </w:p>
        </w:tc>
      </w:tr>
      <w:tr w:rsidR="00080DC2"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 w:rsidRPr="00A01AEA">
              <w:pict>
                <v:shape id="_x0000_i1042" type="#_x0000_t75" style="width:138.75pt;height:79.5pt">
                  <v:imagedata r:id="rId21" o:title="" chromakey="white"/>
                </v:shape>
              </w:pict>
            </w:r>
          </w:p>
        </w:tc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 w:rsidRPr="00A01AEA">
              <w:pict>
                <v:shape id="_x0000_i1043" type="#_x0000_t75" style="width:158.25pt;height:79.5pt">
                  <v:imagedata r:id="rId22" o:title="" chromakey="white"/>
                </v:shape>
              </w:pict>
            </w:r>
          </w:p>
        </w:tc>
        <w:tc>
          <w:tcPr>
            <w:tcW w:w="3496" w:type="dxa"/>
          </w:tcPr>
          <w:p w:rsidR="00080DC2" w:rsidRPr="00A01AEA" w:rsidRDefault="00080DC2" w:rsidP="00A01AEA">
            <w:pPr>
              <w:tabs>
                <w:tab w:val="right" w:pos="10466"/>
              </w:tabs>
              <w:spacing w:after="0" w:line="240" w:lineRule="auto"/>
              <w:rPr>
                <w:color w:val="002060"/>
                <w:sz w:val="28"/>
                <w:szCs w:val="28"/>
              </w:rPr>
            </w:pPr>
            <w:r w:rsidRPr="00A01AEA">
              <w:pict>
                <v:shape id="_x0000_i1044" type="#_x0000_t75" style="width:164.25pt;height:79.5pt">
                  <v:imagedata r:id="rId20" o:title="" chromakey="white"/>
                </v:shape>
              </w:pict>
            </w:r>
          </w:p>
        </w:tc>
      </w:tr>
    </w:tbl>
    <w:p w:rsidR="00080DC2" w:rsidRDefault="00080DC2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080DC2" w:rsidRPr="003E2826" w:rsidRDefault="00080DC2" w:rsidP="00630125">
      <w:pPr>
        <w:pStyle w:val="NoSpacing"/>
        <w:spacing w:line="360" w:lineRule="auto"/>
        <w:rPr>
          <w:b/>
          <w:bCs/>
          <w:color w:val="C00000"/>
        </w:rPr>
      </w:pPr>
      <w:r>
        <w:rPr>
          <w:b/>
          <w:bCs/>
          <w:color w:val="C00000"/>
          <w:sz w:val="24"/>
          <w:szCs w:val="24"/>
        </w:rPr>
        <w:t xml:space="preserve">F- </w:t>
      </w:r>
      <w:r w:rsidRPr="002D31A0">
        <w:rPr>
          <w:b/>
          <w:bCs/>
          <w:color w:val="C00000"/>
          <w:sz w:val="28"/>
          <w:szCs w:val="28"/>
          <w:u w:val="single"/>
        </w:rPr>
        <w:t>32,405</w:t>
      </w:r>
      <w:r w:rsidRPr="002D31A0">
        <w:rPr>
          <w:b/>
          <w:bCs/>
          <w:color w:val="C00000"/>
          <w:sz w:val="28"/>
          <w:szCs w:val="28"/>
        </w:rPr>
        <w:t xml:space="preserve">  </w:t>
      </w:r>
      <w:r>
        <w:rPr>
          <w:b/>
          <w:bCs/>
          <w:color w:val="C00000"/>
          <w:sz w:val="24"/>
          <w:szCs w:val="24"/>
        </w:rPr>
        <w:t>ondalık</w:t>
      </w:r>
      <w:r w:rsidRPr="003E2826">
        <w:rPr>
          <w:b/>
          <w:bCs/>
          <w:color w:val="C00000"/>
          <w:sz w:val="24"/>
          <w:szCs w:val="24"/>
        </w:rPr>
        <w:t xml:space="preserve"> </w:t>
      </w:r>
      <w:r>
        <w:rPr>
          <w:b/>
          <w:bCs/>
          <w:color w:val="C00000"/>
          <w:sz w:val="24"/>
          <w:szCs w:val="24"/>
        </w:rPr>
        <w:t>sayısını tabloya yerleştirip, tablodaki eksik kısımları da doldurunuz</w:t>
      </w:r>
      <w:r w:rsidRPr="003E2826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887"/>
        <w:gridCol w:w="1843"/>
        <w:gridCol w:w="421"/>
        <w:gridCol w:w="2119"/>
        <w:gridCol w:w="2147"/>
        <w:gridCol w:w="2147"/>
      </w:tblGrid>
      <w:tr w:rsidR="00080DC2" w:rsidRPr="00581D6A">
        <w:trPr>
          <w:jc w:val="center"/>
        </w:trPr>
        <w:tc>
          <w:tcPr>
            <w:tcW w:w="3730" w:type="dxa"/>
            <w:gridSpan w:val="2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A01AEA">
              <w:rPr>
                <w:rFonts w:ascii="Cambria" w:hAnsi="Cambria" w:cs="Cambria"/>
                <w:b/>
                <w:bCs/>
              </w:rPr>
              <w:tab/>
            </w:r>
            <w:r w:rsidRPr="00A01AEA">
              <w:rPr>
                <w:b/>
                <w:bCs/>
                <w:color w:val="002060"/>
                <w:sz w:val="24"/>
                <w:szCs w:val="24"/>
              </w:rPr>
              <w:t>TAM KISIM</w:t>
            </w:r>
          </w:p>
        </w:tc>
        <w:tc>
          <w:tcPr>
            <w:tcW w:w="421" w:type="dxa"/>
          </w:tcPr>
          <w:p w:rsidR="00080DC2" w:rsidRPr="00A01AEA" w:rsidRDefault="00080DC2" w:rsidP="003E282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6413" w:type="dxa"/>
            <w:gridSpan w:val="3"/>
          </w:tcPr>
          <w:p w:rsidR="00080DC2" w:rsidRPr="00A01AEA" w:rsidRDefault="00080DC2" w:rsidP="00A01AEA">
            <w:pPr>
              <w:pStyle w:val="NoSpacing"/>
              <w:jc w:val="center"/>
              <w:rPr>
                <w:b/>
                <w:bCs/>
                <w:color w:val="002060"/>
                <w:sz w:val="24"/>
                <w:szCs w:val="24"/>
              </w:rPr>
            </w:pPr>
            <w:r w:rsidRPr="00A01AEA">
              <w:rPr>
                <w:b/>
                <w:bCs/>
                <w:color w:val="002060"/>
                <w:sz w:val="24"/>
                <w:szCs w:val="24"/>
              </w:rPr>
              <w:t>KESİR KISIM</w:t>
            </w:r>
          </w:p>
        </w:tc>
      </w:tr>
      <w:tr w:rsidR="00080DC2" w:rsidRPr="00581D6A">
        <w:trPr>
          <w:jc w:val="center"/>
        </w:trPr>
        <w:tc>
          <w:tcPr>
            <w:tcW w:w="1887" w:type="dxa"/>
            <w:vAlign w:val="center"/>
          </w:tcPr>
          <w:p w:rsidR="00080DC2" w:rsidRPr="00DE1A2C" w:rsidRDefault="00080DC2" w:rsidP="00DE1A2C">
            <w:pPr>
              <w:pStyle w:val="NoSpacing"/>
            </w:pPr>
          </w:p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b/>
                <w:bCs/>
                <w:i/>
                <w:iCs/>
                <w:color w:val="FF0000"/>
                <w:u w:val="dotted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      Onlar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b/>
                <w:bCs/>
                <w:i/>
                <w:iCs/>
                <w:color w:val="FF0000"/>
                <w:u w:val="dotted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  Basamağı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</w:tc>
        <w:tc>
          <w:tcPr>
            <w:tcW w:w="1843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  <w:r w:rsidRPr="00A01AEA">
              <w:rPr>
                <w:color w:val="002060"/>
              </w:rPr>
              <w:t>Birler Basamağı</w:t>
            </w:r>
          </w:p>
        </w:tc>
        <w:tc>
          <w:tcPr>
            <w:tcW w:w="42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</w:p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</w:p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  <w:r w:rsidRPr="00A01AEA">
              <w:rPr>
                <w:color w:val="002060"/>
              </w:rPr>
              <w:t>,</w:t>
            </w:r>
          </w:p>
        </w:tc>
        <w:tc>
          <w:tcPr>
            <w:tcW w:w="2119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  <w:r w:rsidRPr="00A01AEA">
              <w:rPr>
                <w:color w:val="002060"/>
              </w:rPr>
              <w:t>Onda birler</w:t>
            </w:r>
          </w:p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</w:rPr>
            </w:pPr>
            <w:r w:rsidRPr="00A01AEA">
              <w:rPr>
                <w:color w:val="002060"/>
              </w:rPr>
              <w:t>Basamağı</w:t>
            </w:r>
          </w:p>
        </w:tc>
        <w:tc>
          <w:tcPr>
            <w:tcW w:w="2147" w:type="dxa"/>
            <w:vAlign w:val="bottom"/>
          </w:tcPr>
          <w:p w:rsidR="00080DC2" w:rsidRPr="00A01AEA" w:rsidRDefault="00080DC2" w:rsidP="00617BF0">
            <w:pPr>
              <w:pStyle w:val="NoSpacing"/>
              <w:rPr>
                <w:color w:val="002060"/>
              </w:rPr>
            </w:pPr>
          </w:p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b/>
                <w:bCs/>
                <w:i/>
                <w:iCs/>
                <w:color w:val="FF0000"/>
                <w:u w:val="dotted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Yüzde Birler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  Basamağı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</w:tc>
        <w:tc>
          <w:tcPr>
            <w:tcW w:w="2147" w:type="dxa"/>
            <w:vAlign w:val="bottom"/>
          </w:tcPr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b/>
                <w:bCs/>
                <w:i/>
                <w:iCs/>
                <w:color w:val="FF0000"/>
                <w:u w:val="dotted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Binde Birler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  <w:p w:rsidR="00080DC2" w:rsidRPr="00A01AEA" w:rsidRDefault="00080DC2" w:rsidP="00A01AEA">
            <w:pPr>
              <w:pStyle w:val="NoSpacing"/>
              <w:spacing w:line="360" w:lineRule="auto"/>
              <w:jc w:val="center"/>
              <w:rPr>
                <w:color w:val="002060"/>
              </w:rPr>
            </w:pP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 xml:space="preserve">      Basamağı</w:t>
            </w:r>
            <w:r w:rsidRPr="00A01AEA">
              <w:rPr>
                <w:b/>
                <w:bCs/>
                <w:i/>
                <w:iCs/>
                <w:color w:val="FF0000"/>
                <w:u w:val="dotted"/>
              </w:rPr>
              <w:tab/>
            </w:r>
          </w:p>
        </w:tc>
      </w:tr>
      <w:tr w:rsidR="00080DC2" w:rsidRPr="00581D6A">
        <w:trPr>
          <w:jc w:val="center"/>
        </w:trPr>
        <w:tc>
          <w:tcPr>
            <w:tcW w:w="1887" w:type="dxa"/>
            <w:vAlign w:val="center"/>
          </w:tcPr>
          <w:p w:rsidR="00080DC2" w:rsidRPr="00A01AEA" w:rsidRDefault="00080DC2" w:rsidP="00B706E3">
            <w:pPr>
              <w:pStyle w:val="NoSpacing"/>
              <w:rPr>
                <w:color w:val="002060"/>
                <w:sz w:val="28"/>
                <w:szCs w:val="28"/>
              </w:rPr>
            </w:pP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 xml:space="preserve">           3</w:t>
            </w: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ab/>
            </w:r>
          </w:p>
        </w:tc>
        <w:tc>
          <w:tcPr>
            <w:tcW w:w="1843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 xml:space="preserve">           2</w:t>
            </w: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ab/>
            </w:r>
          </w:p>
        </w:tc>
        <w:tc>
          <w:tcPr>
            <w:tcW w:w="421" w:type="dxa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</w:p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  <w:r w:rsidRPr="00A01AEA">
              <w:rPr>
                <w:color w:val="002060"/>
                <w:sz w:val="28"/>
                <w:szCs w:val="28"/>
              </w:rPr>
              <w:t>,</w:t>
            </w:r>
          </w:p>
        </w:tc>
        <w:tc>
          <w:tcPr>
            <w:tcW w:w="2119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 xml:space="preserve">           4  </w:t>
            </w: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ab/>
            </w:r>
          </w:p>
        </w:tc>
        <w:tc>
          <w:tcPr>
            <w:tcW w:w="2147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 xml:space="preserve">     0</w:t>
            </w: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ab/>
            </w:r>
          </w:p>
        </w:tc>
        <w:tc>
          <w:tcPr>
            <w:tcW w:w="2147" w:type="dxa"/>
            <w:vAlign w:val="center"/>
          </w:tcPr>
          <w:p w:rsidR="00080DC2" w:rsidRPr="00A01AEA" w:rsidRDefault="00080DC2" w:rsidP="00A01AEA">
            <w:pPr>
              <w:pStyle w:val="NoSpacing"/>
              <w:jc w:val="center"/>
              <w:rPr>
                <w:color w:val="002060"/>
                <w:sz w:val="28"/>
                <w:szCs w:val="28"/>
              </w:rPr>
            </w:pP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 xml:space="preserve">          5  </w:t>
            </w:r>
            <w:r w:rsidRPr="00A01AEA">
              <w:rPr>
                <w:b/>
                <w:bCs/>
                <w:i/>
                <w:iCs/>
                <w:color w:val="FF0000"/>
                <w:sz w:val="28"/>
                <w:szCs w:val="28"/>
                <w:u w:val="dotted"/>
              </w:rPr>
              <w:tab/>
            </w:r>
          </w:p>
        </w:tc>
      </w:tr>
    </w:tbl>
    <w:p w:rsidR="00080DC2" w:rsidRDefault="00080DC2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080DC2" w:rsidRPr="00740D3A" w:rsidRDefault="00080DC2" w:rsidP="00685EB8">
      <w:pPr>
        <w:pStyle w:val="NoSpacing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G- </w:t>
      </w:r>
      <w:r w:rsidRPr="00740D3A">
        <w:rPr>
          <w:b/>
          <w:bCs/>
          <w:color w:val="C00000"/>
          <w:sz w:val="24"/>
          <w:szCs w:val="24"/>
        </w:rPr>
        <w:t xml:space="preserve">Aşağıdaki ondalık kesirlerin arasına “ </w:t>
      </w:r>
      <w:r>
        <w:rPr>
          <w:b/>
          <w:bCs/>
          <w:color w:val="002060"/>
          <w:sz w:val="24"/>
          <w:szCs w:val="24"/>
        </w:rPr>
        <w:t>&lt;</w:t>
      </w:r>
      <w:r w:rsidRPr="00740D3A">
        <w:rPr>
          <w:b/>
          <w:bCs/>
          <w:color w:val="C00000"/>
          <w:sz w:val="24"/>
          <w:szCs w:val="24"/>
        </w:rPr>
        <w:t xml:space="preserve"> , </w:t>
      </w:r>
      <w:r>
        <w:rPr>
          <w:b/>
          <w:bCs/>
          <w:color w:val="002060"/>
          <w:sz w:val="24"/>
          <w:szCs w:val="24"/>
        </w:rPr>
        <w:t>=</w:t>
      </w:r>
      <w:r w:rsidRPr="00740D3A">
        <w:rPr>
          <w:b/>
          <w:bCs/>
          <w:color w:val="C00000"/>
          <w:sz w:val="24"/>
          <w:szCs w:val="24"/>
        </w:rPr>
        <w:t xml:space="preserve"> , </w:t>
      </w:r>
      <w:r w:rsidRPr="00740D3A">
        <w:rPr>
          <w:b/>
          <w:bCs/>
          <w:color w:val="002060"/>
          <w:sz w:val="24"/>
          <w:szCs w:val="24"/>
        </w:rPr>
        <w:t>&gt;</w:t>
      </w:r>
      <w:r w:rsidRPr="00740D3A">
        <w:rPr>
          <w:b/>
          <w:bCs/>
          <w:color w:val="C00000"/>
          <w:sz w:val="24"/>
          <w:szCs w:val="24"/>
        </w:rPr>
        <w:t xml:space="preserve"> ” işaretlerinden uygun olanı koyunuz.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8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080DC2" w:rsidRDefault="00080DC2" w:rsidP="00685EB8">
      <w:pPr>
        <w:pStyle w:val="NoSpacing"/>
        <w:rPr>
          <w:b/>
          <w:bCs/>
          <w:sz w:val="24"/>
          <w:szCs w:val="24"/>
        </w:rPr>
      </w:pPr>
    </w:p>
    <w:p w:rsidR="00080DC2" w:rsidRPr="00E253BC" w:rsidRDefault="00080DC2" w:rsidP="00685EB8">
      <w:pPr>
        <w:pStyle w:val="NoSpacing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0,6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 &gt;</w:t>
      </w:r>
      <w:r>
        <w:rPr>
          <w:b/>
          <w:bCs/>
          <w:color w:val="FF0000"/>
          <w:sz w:val="32"/>
          <w:szCs w:val="32"/>
          <w:u w:val="dotted"/>
        </w:rPr>
        <w:tab/>
      </w:r>
      <w:r w:rsidRPr="00980535">
        <w:rPr>
          <w:b/>
          <w:bCs/>
          <w:color w:val="FF0000"/>
          <w:sz w:val="32"/>
          <w:szCs w:val="32"/>
        </w:rPr>
        <w:t xml:space="preserve"> </w:t>
      </w:r>
      <w:r>
        <w:rPr>
          <w:color w:val="002060"/>
          <w:sz w:val="24"/>
          <w:szCs w:val="24"/>
        </w:rPr>
        <w:t>0,4</w:t>
      </w:r>
      <w:r>
        <w:rPr>
          <w:color w:val="002060"/>
          <w:sz w:val="24"/>
          <w:szCs w:val="24"/>
        </w:rPr>
        <w:tab/>
      </w:r>
      <w:r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>1,25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 &gt;</w:t>
      </w:r>
      <w:r>
        <w:rPr>
          <w:b/>
          <w:bCs/>
          <w:color w:val="FF0000"/>
          <w:sz w:val="32"/>
          <w:szCs w:val="32"/>
          <w:u w:val="dotted"/>
        </w:rPr>
        <w:tab/>
      </w:r>
      <w:r w:rsidRPr="00E253BC">
        <w:rPr>
          <w:color w:val="002060"/>
          <w:sz w:val="24"/>
          <w:szCs w:val="24"/>
        </w:rPr>
        <w:t>0,99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0,5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=</w:t>
      </w:r>
      <w:r>
        <w:rPr>
          <w:b/>
          <w:bCs/>
          <w:color w:val="FF0000"/>
          <w:sz w:val="32"/>
          <w:szCs w:val="32"/>
          <w:u w:val="dotted"/>
        </w:rPr>
        <w:tab/>
      </w:r>
      <w:r>
        <w:rPr>
          <w:color w:val="002060"/>
          <w:sz w:val="24"/>
          <w:szCs w:val="24"/>
        </w:rPr>
        <w:t>0,50</w:t>
      </w:r>
      <w:r>
        <w:rPr>
          <w:color w:val="002060"/>
          <w:sz w:val="24"/>
          <w:szCs w:val="24"/>
        </w:rPr>
        <w:tab/>
      </w:r>
      <w:r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>0,26</w:t>
      </w:r>
      <w:r>
        <w:rPr>
          <w:b/>
          <w:bCs/>
          <w:color w:val="FF0000"/>
          <w:sz w:val="32"/>
          <w:szCs w:val="32"/>
          <w:u w:val="dotted"/>
        </w:rPr>
        <w:tab/>
        <w:t>&lt;</w:t>
      </w:r>
      <w:r>
        <w:rPr>
          <w:b/>
          <w:bCs/>
          <w:color w:val="FF0000"/>
          <w:sz w:val="32"/>
          <w:szCs w:val="32"/>
          <w:u w:val="dotted"/>
        </w:rPr>
        <w:tab/>
      </w:r>
      <w:r w:rsidRPr="00E253BC">
        <w:rPr>
          <w:color w:val="002060"/>
          <w:sz w:val="24"/>
          <w:szCs w:val="24"/>
        </w:rPr>
        <w:t>0,41</w:t>
      </w:r>
    </w:p>
    <w:p w:rsidR="00080DC2" w:rsidRPr="00E253BC" w:rsidRDefault="00080DC2" w:rsidP="00685EB8">
      <w:pPr>
        <w:pStyle w:val="NoSpacing"/>
        <w:rPr>
          <w:color w:val="002060"/>
          <w:sz w:val="32"/>
          <w:szCs w:val="32"/>
        </w:rPr>
      </w:pPr>
    </w:p>
    <w:p w:rsidR="00080DC2" w:rsidRPr="00E253BC" w:rsidRDefault="00080DC2" w:rsidP="00685EB8">
      <w:pPr>
        <w:pStyle w:val="NoSpacing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0,08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 &gt;</w:t>
      </w:r>
      <w:r>
        <w:rPr>
          <w:b/>
          <w:bCs/>
          <w:color w:val="FF0000"/>
          <w:sz w:val="32"/>
          <w:szCs w:val="32"/>
          <w:u w:val="dotted"/>
        </w:rPr>
        <w:tab/>
      </w:r>
      <w:r w:rsidRPr="00E253BC">
        <w:rPr>
          <w:color w:val="002060"/>
          <w:sz w:val="24"/>
          <w:szCs w:val="24"/>
        </w:rPr>
        <w:t>0,04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5,6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&gt;</w:t>
      </w:r>
      <w:r>
        <w:rPr>
          <w:b/>
          <w:bCs/>
          <w:color w:val="FF0000"/>
          <w:sz w:val="32"/>
          <w:szCs w:val="32"/>
          <w:u w:val="dotted"/>
        </w:rPr>
        <w:tab/>
      </w:r>
      <w:r w:rsidRPr="00E253BC">
        <w:rPr>
          <w:color w:val="002060"/>
          <w:sz w:val="24"/>
          <w:szCs w:val="24"/>
        </w:rPr>
        <w:t>3,540</w:t>
      </w:r>
      <w:r w:rsidRPr="00E253BC"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ab/>
        <w:t>0,100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  =</w:t>
      </w:r>
      <w:r>
        <w:rPr>
          <w:b/>
          <w:bCs/>
          <w:color w:val="FF0000"/>
          <w:sz w:val="32"/>
          <w:szCs w:val="32"/>
          <w:u w:val="dotted"/>
        </w:rPr>
        <w:tab/>
      </w:r>
      <w:r>
        <w:rPr>
          <w:color w:val="002060"/>
          <w:sz w:val="24"/>
          <w:szCs w:val="24"/>
        </w:rPr>
        <w:t>0,10</w:t>
      </w:r>
      <w:r>
        <w:rPr>
          <w:color w:val="002060"/>
          <w:sz w:val="24"/>
          <w:szCs w:val="24"/>
        </w:rPr>
        <w:tab/>
        <w:t xml:space="preserve">   </w:t>
      </w:r>
      <w:r>
        <w:rPr>
          <w:color w:val="002060"/>
          <w:sz w:val="24"/>
          <w:szCs w:val="24"/>
        </w:rPr>
        <w:tab/>
      </w:r>
      <w:r w:rsidRPr="00E253BC">
        <w:rPr>
          <w:color w:val="002060"/>
          <w:sz w:val="24"/>
          <w:szCs w:val="24"/>
        </w:rPr>
        <w:t>0,621</w:t>
      </w:r>
      <w:r>
        <w:rPr>
          <w:b/>
          <w:bCs/>
          <w:color w:val="FF0000"/>
          <w:sz w:val="32"/>
          <w:szCs w:val="32"/>
          <w:u w:val="dotted"/>
        </w:rPr>
        <w:tab/>
        <w:t xml:space="preserve">  &lt;   </w:t>
      </w:r>
      <w:r w:rsidRPr="00E253BC">
        <w:rPr>
          <w:color w:val="002060"/>
          <w:sz w:val="24"/>
          <w:szCs w:val="24"/>
        </w:rPr>
        <w:t>0,624</w:t>
      </w:r>
    </w:p>
    <w:p w:rsidR="00080DC2" w:rsidRDefault="00080DC2" w:rsidP="003D4BD5">
      <w:pPr>
        <w:spacing w:after="0" w:line="360" w:lineRule="auto"/>
        <w:rPr>
          <w:b/>
          <w:bCs/>
          <w:color w:val="C00000"/>
          <w:sz w:val="26"/>
          <w:szCs w:val="26"/>
        </w:rPr>
      </w:pPr>
    </w:p>
    <w:p w:rsidR="00080DC2" w:rsidRPr="00AB7883" w:rsidRDefault="00080DC2" w:rsidP="00385CBF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Ğ- </w:t>
      </w:r>
      <w:r w:rsidRPr="00AB7883">
        <w:rPr>
          <w:b/>
          <w:bCs/>
          <w:color w:val="C00000"/>
          <w:sz w:val="24"/>
          <w:szCs w:val="24"/>
        </w:rPr>
        <w:t xml:space="preserve">Aşağıdaki kesirleri </w:t>
      </w:r>
      <w:r w:rsidRPr="00AB7883">
        <w:rPr>
          <w:b/>
          <w:bCs/>
          <w:color w:val="C00000"/>
          <w:sz w:val="24"/>
          <w:szCs w:val="24"/>
          <w:u w:val="single"/>
        </w:rPr>
        <w:t xml:space="preserve">küçükten büyüğe </w:t>
      </w:r>
      <w:r w:rsidRPr="00AB7883">
        <w:rPr>
          <w:b/>
          <w:bCs/>
          <w:color w:val="C00000"/>
          <w:sz w:val="24"/>
          <w:szCs w:val="24"/>
        </w:rPr>
        <w:t xml:space="preserve">doğru </w:t>
      </w:r>
      <w:r>
        <w:rPr>
          <w:b/>
          <w:bCs/>
          <w:color w:val="C00000"/>
          <w:sz w:val="24"/>
          <w:szCs w:val="24"/>
        </w:rPr>
        <w:t xml:space="preserve">küçüktür </w:t>
      </w:r>
      <w:r w:rsidRPr="00AB7883">
        <w:rPr>
          <w:b/>
          <w:bCs/>
          <w:color w:val="C00000"/>
          <w:sz w:val="24"/>
          <w:szCs w:val="24"/>
        </w:rPr>
        <w:t>sembol</w:t>
      </w:r>
      <w:r>
        <w:rPr>
          <w:b/>
          <w:bCs/>
          <w:color w:val="C00000"/>
          <w:sz w:val="24"/>
          <w:szCs w:val="24"/>
        </w:rPr>
        <w:t>ü</w:t>
      </w:r>
      <w:r w:rsidRPr="00AB7883">
        <w:rPr>
          <w:b/>
          <w:bCs/>
          <w:color w:val="C00000"/>
          <w:sz w:val="24"/>
          <w:szCs w:val="24"/>
        </w:rPr>
        <w:t xml:space="preserve"> </w:t>
      </w:r>
      <w:r>
        <w:rPr>
          <w:b/>
          <w:bCs/>
          <w:color w:val="C00000"/>
          <w:sz w:val="24"/>
          <w:szCs w:val="24"/>
          <w:lang w:eastAsia="en-US"/>
        </w:rPr>
        <w:t>(</w:t>
      </w:r>
      <w:r w:rsidRPr="00AB7883">
        <w:rPr>
          <w:b/>
          <w:bCs/>
          <w:color w:val="002060"/>
          <w:sz w:val="24"/>
          <w:szCs w:val="24"/>
          <w:lang w:eastAsia="en-US"/>
        </w:rPr>
        <w:t>&lt;</w:t>
      </w:r>
      <w:r>
        <w:rPr>
          <w:b/>
          <w:bCs/>
          <w:color w:val="C00000"/>
          <w:sz w:val="24"/>
          <w:szCs w:val="24"/>
          <w:lang w:eastAsia="en-US"/>
        </w:rPr>
        <w:t xml:space="preserve"> </w:t>
      </w:r>
      <w:r w:rsidRPr="00AB7883">
        <w:rPr>
          <w:b/>
          <w:bCs/>
          <w:color w:val="C00000"/>
          <w:sz w:val="24"/>
          <w:szCs w:val="24"/>
          <w:lang w:eastAsia="en-US"/>
        </w:rPr>
        <w:t xml:space="preserve">) </w:t>
      </w:r>
      <w:r w:rsidRPr="00AB7883">
        <w:rPr>
          <w:b/>
          <w:bCs/>
          <w:color w:val="C00000"/>
          <w:sz w:val="24"/>
          <w:szCs w:val="24"/>
        </w:rPr>
        <w:t xml:space="preserve"> kullanarak sıralayınız.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4 P</w:t>
      </w:r>
      <w:r w:rsidRPr="00715077">
        <w:rPr>
          <w:b/>
          <w:bCs/>
          <w:color w:val="0070C0"/>
          <w:sz w:val="24"/>
          <w:szCs w:val="24"/>
        </w:rPr>
        <w:t>)</w:t>
      </w:r>
    </w:p>
    <w:p w:rsidR="00080DC2" w:rsidRPr="00774D65" w:rsidRDefault="00080DC2" w:rsidP="00AB7883">
      <w:pPr>
        <w:pStyle w:val="NoSpacing"/>
        <w:rPr>
          <w:b/>
          <w:bCs/>
          <w:color w:val="FF0000"/>
          <w:sz w:val="20"/>
          <w:szCs w:val="20"/>
        </w:rPr>
      </w:pPr>
      <w:r w:rsidRPr="00A01AEA">
        <w:pict>
          <v:shape id="_x0000_i1045" type="#_x0000_t75" style="width:428.25pt;height:79.5pt">
            <v:imagedata r:id="rId23" o:title="" chromakey="white"/>
          </v:shape>
        </w:pict>
      </w:r>
    </w:p>
    <w:p w:rsidR="00080DC2" w:rsidRPr="00E253BC" w:rsidRDefault="00080DC2" w:rsidP="00AB7883">
      <w:pPr>
        <w:pStyle w:val="NoSpacing"/>
        <w:rPr>
          <w:color w:val="002060"/>
          <w:sz w:val="24"/>
          <w:szCs w:val="24"/>
        </w:rPr>
      </w:pPr>
    </w:p>
    <w:p w:rsidR="00080DC2" w:rsidRPr="00276E20" w:rsidRDefault="00080DC2" w:rsidP="00A77950">
      <w:pPr>
        <w:pStyle w:val="NoSpacing"/>
        <w:rPr>
          <w:b/>
          <w:bCs/>
          <w:color w:val="002060"/>
          <w:sz w:val="28"/>
          <w:szCs w:val="28"/>
        </w:rPr>
      </w:pPr>
      <w:r w:rsidRPr="00A01AEA">
        <w:pict>
          <v:shape id="_x0000_i1046" type="#_x0000_t75" style="width:428.25pt;height:79.5pt">
            <v:imagedata r:id="rId23" o:title="" chromakey="white"/>
          </v:shape>
        </w:pict>
      </w:r>
    </w:p>
    <w:p w:rsidR="00080DC2" w:rsidRDefault="00080DC2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080DC2" w:rsidRPr="00AC4FBE" w:rsidRDefault="00080DC2" w:rsidP="00AC4FBE">
      <w:pPr>
        <w:pStyle w:val="NoSpacing"/>
      </w:pPr>
    </w:p>
    <w:p w:rsidR="00080DC2" w:rsidRPr="00BA3C5C" w:rsidRDefault="00080DC2" w:rsidP="00BA3C5C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H- </w:t>
      </w:r>
      <w:r w:rsidRPr="00535E7F">
        <w:rPr>
          <w:b/>
          <w:bCs/>
          <w:color w:val="C00000"/>
          <w:sz w:val="28"/>
          <w:szCs w:val="28"/>
        </w:rPr>
        <w:t xml:space="preserve">6, 2, 1, 9 </w:t>
      </w:r>
      <w:r w:rsidRPr="00BA3C5C">
        <w:rPr>
          <w:b/>
          <w:bCs/>
          <w:color w:val="C00000"/>
          <w:sz w:val="24"/>
          <w:szCs w:val="24"/>
        </w:rPr>
        <w:t>rakamlarını birer kez kullanarak istenilen ondalık kesirleri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080DC2" w:rsidRPr="00E253BC" w:rsidRDefault="00080DC2" w:rsidP="00BA3C5C">
      <w:pPr>
        <w:pStyle w:val="NoSpacing"/>
        <w:numPr>
          <w:ilvl w:val="0"/>
          <w:numId w:val="7"/>
        </w:numPr>
        <w:spacing w:line="360" w:lineRule="auto"/>
        <w:ind w:left="426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 xml:space="preserve">Tam kısmı bir basamaklı en büyük ondalık kesir </w:t>
      </w:r>
      <w:r>
        <w:rPr>
          <w:color w:val="002060"/>
          <w:sz w:val="24"/>
          <w:szCs w:val="24"/>
        </w:rPr>
        <w:t xml:space="preserve">: </w:t>
      </w:r>
      <w:r w:rsidRPr="00075298">
        <w:rPr>
          <w:b/>
          <w:bCs/>
          <w:color w:val="FF0000"/>
          <w:sz w:val="24"/>
          <w:szCs w:val="24"/>
          <w:u w:val="dotted"/>
        </w:rPr>
        <w:t xml:space="preserve">   9,621  </w:t>
      </w:r>
      <w:r w:rsidRPr="00075298">
        <w:rPr>
          <w:b/>
          <w:bCs/>
          <w:color w:val="FF0000"/>
          <w:sz w:val="24"/>
          <w:szCs w:val="24"/>
          <w:u w:val="dotted"/>
        </w:rPr>
        <w:tab/>
      </w:r>
      <w:r w:rsidRPr="00E253BC">
        <w:rPr>
          <w:color w:val="002060"/>
          <w:sz w:val="24"/>
          <w:szCs w:val="24"/>
        </w:rPr>
        <w:t xml:space="preserve">   </w:t>
      </w:r>
    </w:p>
    <w:p w:rsidR="00080DC2" w:rsidRPr="00E253BC" w:rsidRDefault="00080DC2" w:rsidP="00BA3C5C">
      <w:pPr>
        <w:pStyle w:val="NoSpacing"/>
        <w:numPr>
          <w:ilvl w:val="0"/>
          <w:numId w:val="7"/>
        </w:numPr>
        <w:spacing w:line="360" w:lineRule="auto"/>
        <w:ind w:left="426"/>
        <w:rPr>
          <w:color w:val="002060"/>
          <w:sz w:val="24"/>
          <w:szCs w:val="24"/>
        </w:rPr>
      </w:pPr>
      <w:r w:rsidRPr="00E253BC">
        <w:rPr>
          <w:color w:val="002060"/>
          <w:sz w:val="24"/>
          <w:szCs w:val="24"/>
        </w:rPr>
        <w:t>Tam kısmı iki basamaklı</w:t>
      </w:r>
      <w:r w:rsidRPr="00E253BC">
        <w:rPr>
          <w:b/>
          <w:bCs/>
          <w:color w:val="002060"/>
          <w:sz w:val="24"/>
          <w:szCs w:val="24"/>
        </w:rPr>
        <w:t xml:space="preserve"> </w:t>
      </w:r>
      <w:r>
        <w:rPr>
          <w:color w:val="002060"/>
          <w:sz w:val="24"/>
          <w:szCs w:val="24"/>
        </w:rPr>
        <w:t>en küçük ondalık kesir  :</w:t>
      </w:r>
      <w:r w:rsidRPr="00075298">
        <w:rPr>
          <w:b/>
          <w:bCs/>
          <w:color w:val="FF0000"/>
          <w:sz w:val="24"/>
          <w:szCs w:val="24"/>
          <w:u w:val="dotted"/>
        </w:rPr>
        <w:t xml:space="preserve">   </w:t>
      </w:r>
      <w:r>
        <w:rPr>
          <w:b/>
          <w:bCs/>
          <w:color w:val="FF0000"/>
          <w:sz w:val="24"/>
          <w:szCs w:val="24"/>
          <w:u w:val="dotted"/>
        </w:rPr>
        <w:t xml:space="preserve"> 12,69</w:t>
      </w:r>
      <w:r w:rsidRPr="00075298">
        <w:rPr>
          <w:b/>
          <w:bCs/>
          <w:color w:val="FF0000"/>
          <w:sz w:val="24"/>
          <w:szCs w:val="24"/>
          <w:u w:val="dotted"/>
        </w:rPr>
        <w:t xml:space="preserve">  </w:t>
      </w:r>
      <w:r w:rsidRPr="00075298">
        <w:rPr>
          <w:b/>
          <w:bCs/>
          <w:color w:val="FF0000"/>
          <w:sz w:val="24"/>
          <w:szCs w:val="24"/>
          <w:u w:val="dotted"/>
        </w:rPr>
        <w:tab/>
      </w:r>
    </w:p>
    <w:p w:rsidR="00080DC2" w:rsidRDefault="00080DC2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080DC2" w:rsidRDefault="00080DC2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080DC2" w:rsidRPr="005D62BA" w:rsidRDefault="00080DC2" w:rsidP="00851FBF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I- </w:t>
      </w:r>
      <w:r w:rsidRPr="005D62BA">
        <w:rPr>
          <w:b/>
          <w:bCs/>
          <w:color w:val="C00000"/>
          <w:sz w:val="24"/>
          <w:szCs w:val="24"/>
        </w:rPr>
        <w:t>Aşağıdaki uzunluk ölçüleri ile ilgili dönüşümleri yapınız.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10</w:t>
      </w:r>
      <w:r w:rsidRPr="00715077">
        <w:rPr>
          <w:b/>
          <w:bCs/>
          <w:color w:val="0070C0"/>
          <w:sz w:val="24"/>
          <w:szCs w:val="24"/>
        </w:rPr>
        <w:t>X1=</w:t>
      </w:r>
      <w:r>
        <w:rPr>
          <w:b/>
          <w:bCs/>
          <w:color w:val="0070C0"/>
          <w:sz w:val="24"/>
          <w:szCs w:val="24"/>
        </w:rPr>
        <w:t>10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0" w:type="auto"/>
        <w:tblInd w:w="-106" w:type="dxa"/>
        <w:tblLook w:val="00A0"/>
      </w:tblPr>
      <w:tblGrid>
        <w:gridCol w:w="5244"/>
        <w:gridCol w:w="5244"/>
      </w:tblGrid>
      <w:tr w:rsidR="00080DC2">
        <w:tc>
          <w:tcPr>
            <w:tcW w:w="5244" w:type="dxa"/>
            <w:tcBorders>
              <w:righ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1 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100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cm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1 cm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10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200 cm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2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2500 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   2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 </w:t>
            </w:r>
            <w:r w:rsidRPr="00A01AEA">
              <w:rPr>
                <w:color w:val="002060"/>
                <w:sz w:val="24"/>
                <w:szCs w:val="24"/>
              </w:rPr>
              <w:t xml:space="preserve">km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   500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2 m + 61 cm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            261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 </w:t>
            </w:r>
            <w:r w:rsidRPr="00A01AEA">
              <w:rPr>
                <w:color w:val="002060"/>
                <w:sz w:val="24"/>
                <w:szCs w:val="24"/>
              </w:rPr>
              <w:t>cm</w:t>
            </w:r>
          </w:p>
        </w:tc>
        <w:tc>
          <w:tcPr>
            <w:tcW w:w="5244" w:type="dxa"/>
            <w:tcBorders>
              <w:left w:val="single" w:sz="12" w:space="0" w:color="002060"/>
            </w:tcBorders>
          </w:tcPr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1 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1000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1 km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>1000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4000 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    4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km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130 cm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    1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 xml:space="preserve">m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       30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cm</w:t>
            </w:r>
          </w:p>
          <w:p w:rsidR="00080DC2" w:rsidRPr="00A01AEA" w:rsidRDefault="00080DC2" w:rsidP="00A01AEA">
            <w:pPr>
              <w:pStyle w:val="NoSpacing"/>
              <w:numPr>
                <w:ilvl w:val="0"/>
                <w:numId w:val="8"/>
              </w:numPr>
              <w:spacing w:line="360" w:lineRule="auto"/>
              <w:ind w:left="426"/>
              <w:rPr>
                <w:color w:val="002060"/>
                <w:sz w:val="24"/>
                <w:szCs w:val="24"/>
              </w:rPr>
            </w:pPr>
            <w:r w:rsidRPr="00A01AEA">
              <w:rPr>
                <w:color w:val="002060"/>
                <w:sz w:val="24"/>
                <w:szCs w:val="24"/>
              </w:rPr>
              <w:t xml:space="preserve">4 cm + 5 mm =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 xml:space="preserve"> 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  <w:t xml:space="preserve">         45  </w:t>
            </w:r>
            <w:r w:rsidRPr="00A01AEA">
              <w:rPr>
                <w:b/>
                <w:bCs/>
                <w:color w:val="FF0000"/>
                <w:sz w:val="24"/>
                <w:szCs w:val="24"/>
                <w:u w:val="dotted"/>
              </w:rPr>
              <w:tab/>
            </w:r>
            <w:r w:rsidRPr="00A01AEA">
              <w:rPr>
                <w:color w:val="002060"/>
                <w:sz w:val="24"/>
                <w:szCs w:val="24"/>
              </w:rPr>
              <w:t>mm</w:t>
            </w:r>
          </w:p>
        </w:tc>
      </w:tr>
    </w:tbl>
    <w:p w:rsidR="00080DC2" w:rsidRPr="00756F41" w:rsidRDefault="00080DC2" w:rsidP="00AC4FBE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İ- </w:t>
      </w:r>
      <w:r w:rsidRPr="00756F41">
        <w:rPr>
          <w:b/>
          <w:bCs/>
          <w:color w:val="C00000"/>
          <w:sz w:val="24"/>
          <w:szCs w:val="24"/>
        </w:rPr>
        <w:t xml:space="preserve">Aşağıdaki ondalık sayıları </w:t>
      </w:r>
      <w:r w:rsidRPr="007F7926">
        <w:rPr>
          <w:b/>
          <w:bCs/>
          <w:color w:val="C00000"/>
          <w:sz w:val="24"/>
          <w:szCs w:val="24"/>
          <w:u w:val="single"/>
        </w:rPr>
        <w:t>küçükten büyüğe</w:t>
      </w:r>
      <w:r w:rsidRPr="00756F41">
        <w:rPr>
          <w:b/>
          <w:bCs/>
          <w:color w:val="C00000"/>
          <w:sz w:val="24"/>
          <w:szCs w:val="24"/>
        </w:rPr>
        <w:t xml:space="preserve"> sıralayınız.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 xml:space="preserve">2 </w:t>
      </w:r>
      <w:r w:rsidRPr="00715077">
        <w:rPr>
          <w:b/>
          <w:bCs/>
          <w:color w:val="0070C0"/>
          <w:sz w:val="24"/>
          <w:szCs w:val="24"/>
        </w:rPr>
        <w:t>Puan)</w:t>
      </w:r>
    </w:p>
    <w:p w:rsidR="00080DC2" w:rsidRPr="00E253BC" w:rsidRDefault="00080DC2" w:rsidP="00AC4FBE">
      <w:pPr>
        <w:rPr>
          <w:rFonts w:ascii="Cambria" w:hAnsi="Cambria" w:cs="Cambria"/>
          <w:b/>
          <w:bCs/>
          <w:color w:val="002060"/>
        </w:rPr>
      </w:pPr>
      <w:r w:rsidRPr="00E253BC">
        <w:rPr>
          <w:rFonts w:ascii="Cambria" w:hAnsi="Cambria" w:cs="Cambria"/>
          <w:b/>
          <w:bCs/>
          <w:color w:val="002060"/>
        </w:rPr>
        <w:t xml:space="preserve">3,1    -      3,01    -      2,98     -     0,54    -      3,12  =&gt;  </w:t>
      </w:r>
      <w:r w:rsidRPr="00405AC1">
        <w:rPr>
          <w:b/>
          <w:bCs/>
          <w:color w:val="FF0000"/>
          <w:sz w:val="24"/>
          <w:szCs w:val="24"/>
          <w:u w:val="dotted"/>
        </w:rPr>
        <w:tab/>
      </w:r>
      <w:r>
        <w:rPr>
          <w:b/>
          <w:bCs/>
          <w:color w:val="FF0000"/>
          <w:sz w:val="24"/>
          <w:szCs w:val="24"/>
          <w:u w:val="dotted"/>
        </w:rPr>
        <w:t xml:space="preserve">   </w:t>
      </w:r>
      <w:r w:rsidRPr="00405AC1">
        <w:rPr>
          <w:b/>
          <w:bCs/>
          <w:color w:val="FF0000"/>
          <w:sz w:val="24"/>
          <w:szCs w:val="24"/>
          <w:u w:val="dotted"/>
        </w:rPr>
        <w:t>0,54  &lt;</w:t>
      </w:r>
      <w:r>
        <w:rPr>
          <w:b/>
          <w:bCs/>
          <w:color w:val="FF0000"/>
          <w:sz w:val="24"/>
          <w:szCs w:val="24"/>
          <w:u w:val="dotted"/>
        </w:rPr>
        <w:t xml:space="preserve">  2,98  &lt;  3,01  &lt;  3,1  &lt;  3,12     </w:t>
      </w:r>
      <w:r w:rsidRPr="00405AC1">
        <w:rPr>
          <w:b/>
          <w:bCs/>
          <w:color w:val="FF0000"/>
          <w:sz w:val="24"/>
          <w:szCs w:val="24"/>
          <w:u w:val="dotted"/>
        </w:rPr>
        <w:tab/>
      </w:r>
    </w:p>
    <w:p w:rsidR="00080DC2" w:rsidRDefault="00080DC2" w:rsidP="00570392">
      <w:pPr>
        <w:pStyle w:val="NoSpacing"/>
        <w:rPr>
          <w:sz w:val="24"/>
          <w:szCs w:val="24"/>
        </w:rPr>
      </w:pPr>
    </w:p>
    <w:p w:rsidR="00080DC2" w:rsidRDefault="00080DC2" w:rsidP="00A3566A">
      <w:pPr>
        <w:pStyle w:val="NoSpacing"/>
        <w:spacing w:line="276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>J- V</w:t>
      </w:r>
      <w:r w:rsidRPr="00CC40C2">
        <w:rPr>
          <w:b/>
          <w:bCs/>
          <w:color w:val="C00000"/>
          <w:sz w:val="24"/>
          <w:szCs w:val="24"/>
        </w:rPr>
        <w:t>erilenlere göre aşağıdaki ondalık sayıyı bulunuz.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2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080DC2" w:rsidRDefault="00080DC2" w:rsidP="005541ED">
      <w:pPr>
        <w:pStyle w:val="NoSpacing"/>
        <w:rPr>
          <w:sz w:val="24"/>
          <w:szCs w:val="24"/>
        </w:rPr>
      </w:pPr>
      <w:r>
        <w:rPr>
          <w:noProof/>
        </w:rPr>
        <w:pict>
          <v:group id="_x0000_s1035" style="position:absolute;margin-left:.2pt;margin-top:1.85pt;width:499.5pt;height:48pt;z-index:251629056" coordorigin="900,2093" coordsize="9990,960">
            <v:roundrect id="_x0000_s1036" style="position:absolute;left:900;top:2093;width:3330;height:480" arcsize="10923f" strokecolor="#c00000">
              <v:textbox style="mso-next-textbox:#_x0000_s1036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Basamağı=5</w:t>
                    </w:r>
                  </w:p>
                </w:txbxContent>
              </v:textbox>
            </v:roundrect>
            <v:roundrect id="_x0000_s1037" style="position:absolute;left:4230;top:2093;width:3330;height:480" arcsize="10923f" strokecolor="#c00000">
              <v:textbox style="mso-next-textbox:#_x0000_s1037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Onlar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oundrect>
            <v:roundrect id="_x0000_s1038" style="position:absolute;left:7560;top:2093;width:3330;height:480" arcsize="10923f" strokecolor="#c00000">
              <v:textbox style="mso-next-textbox:#_x0000_s1038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Yüzler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oundrect>
            <v:roundrect id="_x0000_s1039" style="position:absolute;left:900;top:2573;width:3330;height:480" arcsize="10923f" strokecolor="#c00000">
              <v:textbox style="mso-next-textbox:#_x0000_s1039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Onda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oundrect>
            <v:roundrect id="_x0000_s1040" style="position:absolute;left:4230;top:2573;width:3330;height:480" arcsize="10923f" strokecolor="#c00000">
              <v:textbox style="mso-next-textbox:#_x0000_s1040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Yüzde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roundrect id="_x0000_s1041" style="position:absolute;left:7560;top:2573;width:3330;height:480" arcsize="10923f" strokecolor="#c00000">
              <v:textbox style="mso-next-textbox:#_x0000_s1041">
                <w:txbxContent>
                  <w:p w:rsidR="00080DC2" w:rsidRPr="00CC40C2" w:rsidRDefault="00080DC2" w:rsidP="00CC40C2">
                    <w:pPr>
                      <w:jc w:val="center"/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 xml:space="preserve">Binde </w:t>
                    </w:r>
                    <w:r w:rsidRPr="00CC40C2"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Birler Basamağı=</w:t>
                    </w:r>
                    <w:r>
                      <w:rPr>
                        <w:b/>
                        <w:bCs/>
                        <w:color w:val="002060"/>
                        <w:sz w:val="24"/>
                        <w:szCs w:val="24"/>
                      </w:rPr>
                      <w:t>9</w:t>
                    </w:r>
                  </w:p>
                </w:txbxContent>
              </v:textbox>
            </v:roundrect>
          </v:group>
        </w:pict>
      </w:r>
    </w:p>
    <w:p w:rsidR="00080DC2" w:rsidRDefault="00080DC2" w:rsidP="00570392">
      <w:pPr>
        <w:pStyle w:val="NoSpacing"/>
        <w:rPr>
          <w:sz w:val="24"/>
          <w:szCs w:val="24"/>
        </w:rPr>
      </w:pPr>
    </w:p>
    <w:p w:rsidR="00080DC2" w:rsidRPr="00570392" w:rsidRDefault="00080DC2" w:rsidP="00570392">
      <w:pPr>
        <w:pStyle w:val="NoSpacing"/>
        <w:rPr>
          <w:sz w:val="24"/>
          <w:szCs w:val="24"/>
        </w:rPr>
      </w:pPr>
    </w:p>
    <w:p w:rsidR="00080DC2" w:rsidRDefault="00080DC2" w:rsidP="00E51455">
      <w:pPr>
        <w:pStyle w:val="NoSpacing"/>
        <w:rPr>
          <w:b/>
          <w:bCs/>
          <w:color w:val="C00000"/>
          <w:sz w:val="26"/>
          <w:szCs w:val="26"/>
        </w:rPr>
      </w:pPr>
    </w:p>
    <w:p w:rsidR="00080DC2" w:rsidRPr="00AF20A2" w:rsidRDefault="00080DC2" w:rsidP="00AE6CFE">
      <w:pPr>
        <w:pStyle w:val="NoSpacing"/>
        <w:spacing w:line="360" w:lineRule="auto"/>
        <w:jc w:val="center"/>
        <w:rPr>
          <w:color w:val="002060"/>
          <w:sz w:val="32"/>
          <w:szCs w:val="32"/>
        </w:rPr>
      </w:pPr>
      <w:r w:rsidRPr="00AF20A2">
        <w:rPr>
          <w:b/>
          <w:bCs/>
          <w:color w:val="FF0000"/>
          <w:sz w:val="32"/>
          <w:szCs w:val="32"/>
          <w:u w:val="dotted"/>
        </w:rPr>
        <w:t xml:space="preserve"> 6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>
        <w:rPr>
          <w:b/>
          <w:bCs/>
          <w:color w:val="FF0000"/>
          <w:sz w:val="32"/>
          <w:szCs w:val="32"/>
        </w:rPr>
        <w:t xml:space="preserve">  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 w:rsidRPr="00AF20A2">
        <w:rPr>
          <w:b/>
          <w:bCs/>
          <w:color w:val="FF0000"/>
          <w:sz w:val="32"/>
          <w:szCs w:val="32"/>
          <w:u w:val="dotted"/>
        </w:rPr>
        <w:t>2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>
        <w:rPr>
          <w:b/>
          <w:bCs/>
          <w:color w:val="FF0000"/>
          <w:sz w:val="32"/>
          <w:szCs w:val="32"/>
        </w:rPr>
        <w:t xml:space="preserve"> 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 w:rsidRPr="00AF20A2">
        <w:rPr>
          <w:b/>
          <w:bCs/>
          <w:color w:val="FF0000"/>
          <w:sz w:val="32"/>
          <w:szCs w:val="32"/>
          <w:u w:val="dotted"/>
        </w:rPr>
        <w:t>5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>
        <w:rPr>
          <w:b/>
          <w:bCs/>
          <w:color w:val="FF0000"/>
          <w:sz w:val="32"/>
          <w:szCs w:val="32"/>
        </w:rPr>
        <w:t xml:space="preserve"> </w:t>
      </w:r>
      <w:r w:rsidRPr="00AF20A2">
        <w:rPr>
          <w:b/>
          <w:bCs/>
          <w:color w:val="FF0000"/>
          <w:sz w:val="32"/>
          <w:szCs w:val="32"/>
        </w:rPr>
        <w:t>,</w:t>
      </w:r>
      <w:r>
        <w:rPr>
          <w:b/>
          <w:bCs/>
          <w:color w:val="FF0000"/>
          <w:sz w:val="32"/>
          <w:szCs w:val="32"/>
        </w:rPr>
        <w:t xml:space="preserve"> 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 w:rsidRPr="00AF20A2">
        <w:rPr>
          <w:b/>
          <w:bCs/>
          <w:color w:val="FF0000"/>
          <w:sz w:val="32"/>
          <w:szCs w:val="32"/>
          <w:u w:val="dotted"/>
        </w:rPr>
        <w:t>4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>
        <w:rPr>
          <w:b/>
          <w:bCs/>
          <w:color w:val="FF0000"/>
          <w:sz w:val="32"/>
          <w:szCs w:val="32"/>
        </w:rPr>
        <w:t xml:space="preserve"> 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 w:rsidRPr="00AF20A2">
        <w:rPr>
          <w:b/>
          <w:bCs/>
          <w:color w:val="FF0000"/>
          <w:sz w:val="32"/>
          <w:szCs w:val="32"/>
          <w:u w:val="dotted"/>
        </w:rPr>
        <w:t>7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>
        <w:rPr>
          <w:b/>
          <w:bCs/>
          <w:color w:val="FF0000"/>
          <w:sz w:val="32"/>
          <w:szCs w:val="32"/>
        </w:rPr>
        <w:t xml:space="preserve"> </w:t>
      </w:r>
      <w:r>
        <w:rPr>
          <w:b/>
          <w:bCs/>
          <w:color w:val="FF0000"/>
          <w:sz w:val="32"/>
          <w:szCs w:val="32"/>
          <w:u w:val="dotted"/>
        </w:rPr>
        <w:t xml:space="preserve"> </w:t>
      </w:r>
      <w:r w:rsidRPr="00AF20A2">
        <w:rPr>
          <w:b/>
          <w:bCs/>
          <w:color w:val="FF0000"/>
          <w:sz w:val="32"/>
          <w:szCs w:val="32"/>
          <w:u w:val="dotted"/>
        </w:rPr>
        <w:t xml:space="preserve">9 </w:t>
      </w:r>
      <w:r w:rsidRPr="00AF20A2">
        <w:rPr>
          <w:b/>
          <w:bCs/>
          <w:color w:val="FF0000"/>
          <w:sz w:val="32"/>
          <w:szCs w:val="32"/>
          <w:u w:val="dotted"/>
        </w:rPr>
        <w:tab/>
      </w:r>
    </w:p>
    <w:p w:rsidR="00080DC2" w:rsidRDefault="00080DC2" w:rsidP="008F30DB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080DC2" w:rsidRPr="008F30DB" w:rsidRDefault="00080DC2" w:rsidP="008F30DB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noProof/>
        </w:rPr>
        <w:pict>
          <v:rect id="_x0000_s1042" style="position:absolute;margin-left:392.45pt;margin-top:21.55pt;width:29.25pt;height:40.5pt;z-index:251637248" stroked="f">
            <v:textbox>
              <w:txbxContent>
                <w:p w:rsidR="00080DC2" w:rsidRPr="00BA2B55" w:rsidRDefault="00080DC2">
                  <w:r w:rsidRPr="00A01AEA">
                    <w:pict>
                      <v:shape id="_x0000_i1048" type="#_x0000_t75" style="width:20.25pt;height:32.25pt">
                        <v:imagedata r:id="rId24" o:title="" chromakey="white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349.7pt;margin-top:21.55pt;width:29.25pt;height:40.5pt;z-index:251636224" stroked="f">
            <v:textbox>
              <w:txbxContent>
                <w:p w:rsidR="00080DC2" w:rsidRPr="00BA2B55" w:rsidRDefault="00080DC2">
                  <w:r w:rsidRPr="00A01AEA">
                    <w:pict>
                      <v:shape id="_x0000_i1050" type="#_x0000_t75" style="width:20.25pt;height:32.25pt">
                        <v:imagedata r:id="rId25" o:title="" chromakey="white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49.7pt;margin-top:21.55pt;width:29.25pt;height:40.5pt;z-index:251635200" stroked="f">
            <v:textbox>
              <w:txbxContent>
                <w:p w:rsidR="00080DC2" w:rsidRPr="00BA2B55" w:rsidRDefault="00080DC2">
                  <w:r w:rsidRPr="00A01AEA">
                    <w:pict>
                      <v:shape id="_x0000_i1052" type="#_x0000_t75" style="width:18pt;height:27.75pt">
                        <v:imagedata r:id="rId26" o:title="" chromakey="white"/>
                      </v:shape>
                    </w:pict>
                  </w:r>
                </w:p>
              </w:txbxContent>
            </v:textbox>
          </v:rect>
        </w:pict>
      </w:r>
      <w:r>
        <w:rPr>
          <w:b/>
          <w:bCs/>
          <w:color w:val="C00000"/>
          <w:sz w:val="24"/>
          <w:szCs w:val="24"/>
        </w:rPr>
        <w:t xml:space="preserve">K- </w:t>
      </w:r>
      <w:r w:rsidRPr="008F30DB">
        <w:rPr>
          <w:b/>
          <w:bCs/>
          <w:color w:val="C00000"/>
          <w:sz w:val="24"/>
          <w:szCs w:val="24"/>
        </w:rPr>
        <w:t>Aşağıdaki sayı doğrusunda gösterilen kesirleri yazınız.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>X</w:t>
      </w:r>
      <w:r>
        <w:rPr>
          <w:b/>
          <w:bCs/>
          <w:color w:val="0070C0"/>
          <w:sz w:val="24"/>
          <w:szCs w:val="24"/>
        </w:rPr>
        <w:t>1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3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tbl>
      <w:tblPr>
        <w:tblW w:w="10632" w:type="dxa"/>
        <w:tblInd w:w="-106" w:type="dxa"/>
        <w:tblLook w:val="00A0"/>
      </w:tblPr>
      <w:tblGrid>
        <w:gridCol w:w="4395"/>
        <w:gridCol w:w="6237"/>
      </w:tblGrid>
      <w:tr w:rsidR="00080DC2">
        <w:tc>
          <w:tcPr>
            <w:tcW w:w="4395" w:type="dxa"/>
          </w:tcPr>
          <w:p w:rsidR="00080DC2" w:rsidRDefault="00080DC2" w:rsidP="008F30DB">
            <w:pPr>
              <w:pStyle w:val="NoSpacing"/>
            </w:pPr>
            <w:r w:rsidRPr="00A01AEA">
              <w:rPr>
                <w:noProof/>
                <w:sz w:val="26"/>
                <w:szCs w:val="26"/>
              </w:rPr>
              <w:pict>
                <v:shape id="Resim 16" o:spid="_x0000_i1053" type="#_x0000_t75" style="width:195pt;height:94.5pt;visibility:visible">
                  <v:imagedata r:id="rId27" o:title=""/>
                </v:shape>
              </w:pict>
            </w:r>
          </w:p>
        </w:tc>
        <w:tc>
          <w:tcPr>
            <w:tcW w:w="6237" w:type="dxa"/>
          </w:tcPr>
          <w:p w:rsidR="00080DC2" w:rsidRDefault="00080DC2" w:rsidP="00A01AEA">
            <w:pPr>
              <w:pStyle w:val="NoSpacing"/>
              <w:jc w:val="center"/>
            </w:pPr>
            <w:r w:rsidRPr="00A01AEA">
              <w:rPr>
                <w:noProof/>
                <w:sz w:val="26"/>
                <w:szCs w:val="26"/>
              </w:rPr>
              <w:pict>
                <v:shape id="Resim 17" o:spid="_x0000_i1054" type="#_x0000_t75" style="width:252.75pt;height:93.75pt;visibility:visible">
                  <v:imagedata r:id="rId28" o:title=""/>
                </v:shape>
              </w:pict>
            </w:r>
          </w:p>
        </w:tc>
      </w:tr>
    </w:tbl>
    <w:p w:rsidR="00080DC2" w:rsidRDefault="00080DC2" w:rsidP="00BE139F">
      <w:pPr>
        <w:pStyle w:val="NoSpacing"/>
      </w:pPr>
    </w:p>
    <w:p w:rsidR="00080DC2" w:rsidRDefault="00080DC2" w:rsidP="008E3E63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080DC2" w:rsidRPr="008E3E63" w:rsidRDefault="00080DC2" w:rsidP="008E3E63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L- </w:t>
      </w:r>
      <w:r w:rsidRPr="008E3E63">
        <w:rPr>
          <w:b/>
          <w:bCs/>
          <w:color w:val="C00000"/>
          <w:sz w:val="24"/>
          <w:szCs w:val="24"/>
        </w:rPr>
        <w:t>Aşağıdaki ondalık sayıları, sayı doğrusu üzerinde gösteriniz.</w:t>
      </w:r>
      <w:r w:rsidRPr="00163177"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080DC2" w:rsidRPr="008E3E63" w:rsidRDefault="00080DC2" w:rsidP="008E3E63">
      <w:pPr>
        <w:pStyle w:val="NoSpacing"/>
        <w:spacing w:line="480" w:lineRule="auto"/>
        <w:jc w:val="center"/>
        <w:rPr>
          <w:b/>
          <w:bCs/>
          <w:color w:val="002060"/>
          <w:sz w:val="24"/>
          <w:szCs w:val="24"/>
        </w:rPr>
      </w:pPr>
      <w:r>
        <w:rPr>
          <w:noProof/>
        </w:rPr>
        <w:pict>
          <v:rect id="_x0000_s1045" style="position:absolute;left:0;text-align:left;margin-left:359.45pt;margin-top:15.75pt;width:33.75pt;height:22.5pt;z-index:251645440" stroked="f">
            <v:textbox style="mso-next-textbox:#_x0000_s1045">
              <w:txbxContent>
                <w:p w:rsidR="00080DC2" w:rsidRPr="005D0755" w:rsidRDefault="00080DC2">
                  <w:pPr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  <w:szCs w:val="28"/>
                    </w:rPr>
                    <w:t>3,1</w:t>
                  </w:r>
                </w:p>
              </w:txbxContent>
            </v:textbox>
          </v:rect>
        </w:pict>
      </w:r>
      <w:r w:rsidRPr="008E3E63">
        <w:rPr>
          <w:b/>
          <w:bCs/>
          <w:color w:val="002060"/>
          <w:sz w:val="28"/>
          <w:szCs w:val="28"/>
        </w:rPr>
        <w:t>(0,5   -   1,3     -     2,9     -     3,1)</w:t>
      </w:r>
    </w:p>
    <w:p w:rsidR="00080DC2" w:rsidRDefault="00080DC2" w:rsidP="008F30DB">
      <w:pPr>
        <w:rPr>
          <w:sz w:val="26"/>
          <w:szCs w:val="26"/>
        </w:rPr>
      </w:pPr>
      <w:r>
        <w:rPr>
          <w:noProof/>
        </w:rPr>
        <w:pict>
          <v:rect id="_x0000_s1046" style="position:absolute;margin-left:327.95pt;margin-top:26.6pt;width:33.75pt;height:22.5pt;z-index:251644416" stroked="f">
            <v:textbox style="mso-next-textbox:#_x0000_s1046">
              <w:txbxContent>
                <w:p w:rsidR="00080DC2" w:rsidRPr="005D0755" w:rsidRDefault="00080DC2">
                  <w:pPr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  <w:szCs w:val="28"/>
                    </w:rPr>
                    <w:t>2</w:t>
                  </w:r>
                  <w:r w:rsidRPr="005D0755">
                    <w:rPr>
                      <w:b/>
                      <w:bCs/>
                      <w:color w:val="FF0000"/>
                      <w:sz w:val="28"/>
                      <w:szCs w:val="28"/>
                    </w:rPr>
                    <w:t>,</w:t>
                  </w:r>
                  <w:r>
                    <w:rPr>
                      <w:b/>
                      <w:bCs/>
                      <w:color w:val="FF0000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margin-left:155.45pt;margin-top:24.35pt;width:33.75pt;height:22.5pt;z-index:251643392" stroked="f">
            <v:textbox style="mso-next-textbox:#_x0000_s1047">
              <w:txbxContent>
                <w:p w:rsidR="00080DC2" w:rsidRPr="005D0755" w:rsidRDefault="00080DC2">
                  <w:pPr>
                    <w:rPr>
                      <w:color w:val="FF0000"/>
                    </w:rPr>
                  </w:pPr>
                  <w:r>
                    <w:rPr>
                      <w:b/>
                      <w:bCs/>
                      <w:color w:val="FF0000"/>
                      <w:sz w:val="28"/>
                      <w:szCs w:val="28"/>
                    </w:rPr>
                    <w:t>1</w:t>
                  </w:r>
                  <w:r w:rsidRPr="005D0755">
                    <w:rPr>
                      <w:b/>
                      <w:bCs/>
                      <w:color w:val="FF0000"/>
                      <w:sz w:val="28"/>
                      <w:szCs w:val="28"/>
                    </w:rPr>
                    <w:t>,5</w:t>
                  </w:r>
                </w:p>
              </w:txbxContent>
            </v:textbox>
          </v:rect>
        </w:pict>
      </w:r>
      <w:r>
        <w:rPr>
          <w:noProof/>
        </w:rPr>
        <w:pict>
          <v:oval id="_x0000_s1048" style="position:absolute;margin-left:373.3pt;margin-top:10.1pt;width:7.15pt;height:7.15pt;z-index:251642368" fillcolor="red" strokecolor="red"/>
        </w:pict>
      </w:r>
      <w:r>
        <w:rPr>
          <w:noProof/>
        </w:rPr>
        <w:pict>
          <v:oval id="_x0000_s1049" style="position:absolute;margin-left:349.7pt;margin-top:10.1pt;width:7.15pt;height:7.15pt;z-index:251641344" fillcolor="red" strokecolor="red"/>
        </w:pict>
      </w:r>
      <w:r>
        <w:rPr>
          <w:noProof/>
        </w:rPr>
        <w:pict>
          <v:oval id="_x0000_s1050" style="position:absolute;margin-left:169.7pt;margin-top:10.1pt;width:7.15pt;height:7.15pt;z-index:251640320" fillcolor="red" strokecolor="red"/>
        </w:pict>
      </w:r>
      <w:r>
        <w:rPr>
          <w:noProof/>
        </w:rPr>
        <w:pict>
          <v:oval id="_x0000_s1051" style="position:absolute;margin-left:56.45pt;margin-top:10.1pt;width:7.15pt;height:7.15pt;z-index:251639296" fillcolor="red" strokecolor="red"/>
        </w:pict>
      </w:r>
      <w:r>
        <w:rPr>
          <w:noProof/>
        </w:rPr>
        <w:pict>
          <v:rect id="_x0000_s1052" style="position:absolute;margin-left:42.95pt;margin-top:24.35pt;width:33.75pt;height:22.5pt;z-index:251638272" stroked="f">
            <v:textbox>
              <w:txbxContent>
                <w:p w:rsidR="00080DC2" w:rsidRPr="005D0755" w:rsidRDefault="00080DC2">
                  <w:pPr>
                    <w:rPr>
                      <w:color w:val="FF0000"/>
                    </w:rPr>
                  </w:pPr>
                  <w:r w:rsidRPr="005D0755">
                    <w:rPr>
                      <w:b/>
                      <w:bCs/>
                      <w:color w:val="FF0000"/>
                      <w:sz w:val="28"/>
                      <w:szCs w:val="28"/>
                    </w:rPr>
                    <w:t>0,5</w:t>
                  </w:r>
                </w:p>
              </w:txbxContent>
            </v:textbox>
          </v:rect>
        </w:pict>
      </w:r>
      <w:r w:rsidRPr="00A01AEA">
        <w:rPr>
          <w:b/>
          <w:bCs/>
          <w:i/>
          <w:iCs/>
          <w:noProof/>
          <w:sz w:val="26"/>
          <w:szCs w:val="26"/>
        </w:rPr>
        <w:pict>
          <v:shape id="_x0000_i1055" type="#_x0000_t75" style="width:502.5pt;height:45pt;visibility:visible">
            <v:imagedata r:id="rId29" o:title=""/>
          </v:shape>
        </w:pict>
      </w:r>
    </w:p>
    <w:p w:rsidR="00080DC2" w:rsidRDefault="00080DC2" w:rsidP="00566FCE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  <w:r>
        <w:rPr>
          <w:b/>
          <w:bCs/>
          <w:color w:val="C00000"/>
          <w:sz w:val="24"/>
          <w:szCs w:val="24"/>
        </w:rPr>
        <w:t xml:space="preserve">M- </w:t>
      </w:r>
      <w:r w:rsidRPr="00636B4E">
        <w:rPr>
          <w:b/>
          <w:bCs/>
          <w:color w:val="C00000"/>
          <w:sz w:val="24"/>
          <w:szCs w:val="24"/>
        </w:rPr>
        <w:t>Aşağıdaki çoktan seçmeli sorularda doğru cevabı yuvarlak içine alınız.</w:t>
      </w:r>
      <w:r>
        <w:rPr>
          <w:b/>
          <w:bCs/>
          <w:color w:val="C00000"/>
          <w:sz w:val="24"/>
          <w:szCs w:val="24"/>
        </w:rPr>
        <w:t xml:space="preserve"> </w:t>
      </w:r>
      <w:r w:rsidRPr="00976EB5">
        <w:rPr>
          <w:b/>
          <w:bCs/>
          <w:color w:val="C00000"/>
          <w:sz w:val="24"/>
          <w:szCs w:val="24"/>
        </w:rPr>
        <w:t>.</w:t>
      </w:r>
      <w:r>
        <w:rPr>
          <w:b/>
          <w:bCs/>
          <w:color w:val="C00000"/>
          <w:sz w:val="24"/>
          <w:szCs w:val="24"/>
        </w:rPr>
        <w:t xml:space="preserve"> </w:t>
      </w:r>
      <w:r w:rsidRPr="00715077">
        <w:rPr>
          <w:b/>
          <w:bCs/>
          <w:color w:val="0070C0"/>
          <w:sz w:val="24"/>
          <w:szCs w:val="24"/>
        </w:rPr>
        <w:t>(4X1=4 Puan)</w:t>
      </w:r>
    </w:p>
    <w:p w:rsidR="00080DC2" w:rsidRPr="00636B4E" w:rsidRDefault="00080DC2" w:rsidP="00636B4E">
      <w:pPr>
        <w:pStyle w:val="NoSpacing"/>
        <w:rPr>
          <w:b/>
          <w:bCs/>
          <w:color w:val="C00000"/>
          <w:sz w:val="24"/>
          <w:szCs w:val="24"/>
        </w:rPr>
      </w:pPr>
      <w:r>
        <w:rPr>
          <w:noProof/>
        </w:rPr>
        <w:pict>
          <v:oval id="_x0000_s1053" style="position:absolute;margin-left:279.95pt;margin-top:247.25pt;width:17.25pt;height:17.25pt;z-index:251649536" filled="f" strokecolor="red" strokeweight="3pt"/>
        </w:pict>
      </w:r>
      <w:r>
        <w:rPr>
          <w:noProof/>
        </w:rPr>
        <w:pict>
          <v:oval id="_x0000_s1054" style="position:absolute;margin-left:24.2pt;margin-top:166.25pt;width:17.25pt;height:17.25pt;z-index:251648512" filled="f" strokecolor="red" strokeweight="3pt"/>
        </w:pict>
      </w:r>
      <w:r>
        <w:rPr>
          <w:noProof/>
        </w:rPr>
        <w:pict>
          <v:oval id="_x0000_s1055" style="position:absolute;margin-left:138.2pt;margin-top:111.5pt;width:17.25pt;height:17.25pt;z-index:251647488" filled="f" strokecolor="red" strokeweight="3pt"/>
        </w:pict>
      </w:r>
      <w:r>
        <w:rPr>
          <w:noProof/>
        </w:rPr>
        <w:pict>
          <v:oval id="_x0000_s1056" style="position:absolute;margin-left:253.7pt;margin-top:25.25pt;width:17.25pt;height:17.25pt;z-index:251646464" filled="f" strokecolor="red" strokeweight="3pt"/>
        </w:pict>
      </w:r>
      <w:r w:rsidRPr="00C457D4">
        <w:rPr>
          <w:noProof/>
        </w:rPr>
        <w:pict>
          <v:shape id="Resim 21" o:spid="_x0000_i1056" type="#_x0000_t75" style="width:491.25pt;height:278.25pt;visibility:visible">
            <v:imagedata r:id="rId30" o:title=""/>
          </v:shape>
        </w:pict>
      </w:r>
    </w:p>
    <w:p w:rsidR="00080DC2" w:rsidRPr="002C6FD0" w:rsidRDefault="00080DC2" w:rsidP="00566FCE">
      <w:pPr>
        <w:spacing w:after="0" w:line="240" w:lineRule="auto"/>
        <w:rPr>
          <w:b/>
          <w:bCs/>
          <w:color w:val="C00000"/>
          <w:sz w:val="26"/>
          <w:szCs w:val="26"/>
        </w:rPr>
      </w:pPr>
      <w:r>
        <w:rPr>
          <w:b/>
          <w:bCs/>
          <w:color w:val="C00000"/>
          <w:sz w:val="26"/>
          <w:szCs w:val="26"/>
        </w:rPr>
        <w:br w:type="page"/>
        <w:t xml:space="preserve">N- </w:t>
      </w:r>
      <w:r w:rsidRPr="002C6FD0">
        <w:rPr>
          <w:b/>
          <w:bCs/>
          <w:color w:val="C00000"/>
          <w:sz w:val="26"/>
          <w:szCs w:val="26"/>
        </w:rPr>
        <w:t xml:space="preserve">Aşağıdaki problemleri çözünüz. </w:t>
      </w:r>
      <w:r w:rsidRPr="00715077">
        <w:rPr>
          <w:b/>
          <w:bCs/>
          <w:color w:val="0070C0"/>
          <w:sz w:val="24"/>
          <w:szCs w:val="24"/>
        </w:rPr>
        <w:t>(4X</w:t>
      </w:r>
      <w:r>
        <w:rPr>
          <w:b/>
          <w:bCs/>
          <w:color w:val="0070C0"/>
          <w:sz w:val="24"/>
          <w:szCs w:val="24"/>
        </w:rPr>
        <w:t>4</w:t>
      </w:r>
      <w:r w:rsidRPr="00715077">
        <w:rPr>
          <w:b/>
          <w:bCs/>
          <w:color w:val="0070C0"/>
          <w:sz w:val="24"/>
          <w:szCs w:val="24"/>
        </w:rPr>
        <w:t>=</w:t>
      </w:r>
      <w:r>
        <w:rPr>
          <w:b/>
          <w:bCs/>
          <w:color w:val="0070C0"/>
          <w:sz w:val="24"/>
          <w:szCs w:val="24"/>
        </w:rPr>
        <w:t>16</w:t>
      </w:r>
      <w:r w:rsidRPr="00715077">
        <w:rPr>
          <w:b/>
          <w:bCs/>
          <w:color w:val="0070C0"/>
          <w:sz w:val="24"/>
          <w:szCs w:val="24"/>
        </w:rPr>
        <w:t xml:space="preserve"> Puan)</w:t>
      </w:r>
    </w:p>
    <w:p w:rsidR="00080DC2" w:rsidRPr="00E51455" w:rsidRDefault="00080DC2" w:rsidP="00E51455">
      <w:pPr>
        <w:pStyle w:val="NoSpacing"/>
        <w:spacing w:line="360" w:lineRule="auto"/>
        <w:rPr>
          <w:b/>
          <w:bCs/>
          <w:color w:val="C00000"/>
          <w:sz w:val="24"/>
          <w:szCs w:val="24"/>
        </w:rPr>
      </w:pPr>
    </w:p>
    <w:p w:rsidR="00080DC2" w:rsidRPr="00FB72A3" w:rsidRDefault="00080DC2" w:rsidP="0006071B">
      <w:pPr>
        <w:pStyle w:val="NoSpacing"/>
        <w:numPr>
          <w:ilvl w:val="0"/>
          <w:numId w:val="9"/>
        </w:numPr>
        <w:ind w:left="426"/>
        <w:jc w:val="both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>Bir ara</w:t>
      </w:r>
      <w:r>
        <w:rPr>
          <w:b/>
          <w:bCs/>
          <w:color w:val="002060"/>
          <w:sz w:val="24"/>
          <w:szCs w:val="24"/>
        </w:rPr>
        <w:t xml:space="preserve">ç 45 kilometrelik bir yolun </w:t>
      </w:r>
      <w:r w:rsidRPr="00A01AEA">
        <w:rPr>
          <w:b/>
          <w:bCs/>
          <w:color w:val="002060"/>
          <w:sz w:val="24"/>
          <w:szCs w:val="24"/>
        </w:rPr>
        <w:fldChar w:fldCharType="begin"/>
      </w:r>
      <w:r w:rsidRPr="00A01AEA">
        <w:rPr>
          <w:b/>
          <w:bCs/>
          <w:color w:val="002060"/>
          <w:sz w:val="24"/>
          <w:szCs w:val="24"/>
        </w:rPr>
        <w:instrText xml:space="preserve"> QUOTE </w:instrText>
      </w:r>
      <w:r w:rsidRPr="00A01AEA">
        <w:pict>
          <v:shape id="_x0000_i1057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instrText xml:space="preserve"> </w:instrText>
      </w:r>
      <w:r w:rsidRPr="00A01AEA">
        <w:rPr>
          <w:b/>
          <w:bCs/>
          <w:color w:val="002060"/>
          <w:sz w:val="24"/>
          <w:szCs w:val="24"/>
        </w:rPr>
        <w:fldChar w:fldCharType="separate"/>
      </w:r>
      <w:r w:rsidRPr="00A01AEA">
        <w:pict>
          <v:shape id="_x0000_i1058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fldChar w:fldCharType="end"/>
      </w:r>
      <w:r>
        <w:rPr>
          <w:b/>
          <w:bCs/>
          <w:color w:val="002060"/>
          <w:sz w:val="24"/>
          <w:szCs w:val="24"/>
        </w:rPr>
        <w:t>’</w:t>
      </w:r>
      <w:r w:rsidRPr="00FB72A3">
        <w:rPr>
          <w:b/>
          <w:bCs/>
          <w:color w:val="002060"/>
          <w:sz w:val="24"/>
          <w:szCs w:val="24"/>
        </w:rPr>
        <w:t>ünü gittikten sonra mola veriyor. Bu aracın gitmesi gereken kaç kilometre daha yolu kalmıştır?</w: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group id="_x0000_s1057" style="position:absolute;margin-left:63.95pt;margin-top:7.65pt;width:25.5pt;height:35.25pt;z-index:251652608" coordorigin="1830,2460" coordsize="510,705">
            <v:shape id="_x0000_s1058" type="#_x0000_t32" style="position:absolute;left:1830;top:2835;width:510;height:0;flip:x" o:connectortype="straight" strokecolor="red"/>
            <v:shape id="_x0000_s1059" type="#_x0000_t32" style="position:absolute;left:1830;top:2460;width:0;height:705" o:connectortype="straight" strokecolor="red"/>
          </v:group>
        </w:pict>
      </w:r>
      <w:r>
        <w:rPr>
          <w:noProof/>
        </w:rPr>
        <w:pict>
          <v:group id="_x0000_s1060" style="position:absolute;margin-left:19.7pt;margin-top:41.35pt;width:43.5pt;height:8.3pt;z-index:251653632" coordorigin="945,3135" coordsize="870,166">
            <v:shape id="_x0000_s1061" type="#_x0000_t32" style="position:absolute;left:945;top:3135;width:255;height:0" o:connectortype="straight" strokecolor="red"/>
            <v:shape id="_x0000_s1062" type="#_x0000_t32" style="position:absolute;left:945;top:3300;width:870;height:1" o:connectortype="straight" strokecolor="red"/>
          </v:group>
        </w:pict>
      </w:r>
      <w:r>
        <w:rPr>
          <w:noProof/>
        </w:rPr>
        <w:pict>
          <v:rect id="_x0000_s1063" style="position:absolute;margin-left:33.95pt;margin-top:6.15pt;width:32.25pt;height:43.5pt;z-index:251650560" stroked="f">
            <v:textbox>
              <w:txbxContent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45</w:t>
                  </w:r>
                </w:p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45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63.2pt;margin-top:6.15pt;width:20.25pt;height:25.5pt;z-index:251651584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5" style="position:absolute;margin-left:126.95pt;margin-top:9.9pt;width:20.25pt;height:42pt;z-index:251654656" stroked="f">
            <v:textbox>
              <w:txbxContent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9</w:t>
                  </w:r>
                </w:p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6" style="position:absolute;margin-left:243.2pt;margin-top:9.15pt;width:32.25pt;height:43.5pt;z-index:251656704" stroked="f">
            <v:textbox>
              <w:txbxContent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45</w:t>
                  </w:r>
                </w:p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rect id="_x0000_s1067" style="position:absolute;margin-left:63.2pt;margin-top:9.5pt;width:20.25pt;height:25.5pt;z-index:251627008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9</w:t>
                  </w:r>
                </w:p>
              </w:txbxContent>
            </v:textbox>
          </v:rect>
        </w:pic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group id="_x0000_s1068" style="position:absolute;margin-left:111.2pt;margin-top:2.35pt;width:44.25pt;height:16.5pt;z-index:251655680" coordorigin="3405,3195" coordsize="885,330">
            <v:shape id="_x0000_s1069" type="#_x0000_t32" style="position:absolute;left:3405;top:3525;width:885;height:0" o:connectortype="straight" strokecolor="red"/>
            <v:shape id="_x0000_s1070" type="#_x0000_t32" style="position:absolute;left:3450;top:3196;width:150;height:255" o:connectortype="straight" strokecolor="red" strokeweight="1pt"/>
            <v:shape id="_x0000_s1071" type="#_x0000_t32" style="position:absolute;left:3450;top:3195;width:150;height:255;flip:x" o:connectortype="straight" strokecolor="red" strokeweight="1pt"/>
          </v:group>
        </w:pict>
      </w:r>
      <w:r>
        <w:rPr>
          <w:noProof/>
        </w:rPr>
        <w:pict>
          <v:group id="_x0000_s1072" style="position:absolute;margin-left:229.7pt;margin-top:10.55pt;width:43.5pt;height:8.3pt;z-index:251657728" coordorigin="945,3135" coordsize="870,166">
            <v:shape id="_x0000_s1073" type="#_x0000_t32" style="position:absolute;left:945;top:3135;width:255;height:0" o:connectortype="straight" strokecolor="red"/>
            <v:shape id="_x0000_s1074" type="#_x0000_t32" style="position:absolute;left:945;top:3300;width:870;height:1" o:connectortype="straight" strokecolor="red"/>
          </v:group>
        </w:pic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rect id="_x0000_s1075" style="position:absolute;margin-left:354.95pt;margin-top:135.5pt;width:54.75pt;height:25.5pt;z-index:251659776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kalan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6" style="position:absolute;margin-left:144.2pt;margin-top:135.5pt;width:54.75pt;height:25.5pt;z-index:251658752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gidilen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7" style="position:absolute;margin-left:33.2pt;margin-top:.5pt;width:32.25pt;height:20.95pt;z-index:251625984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8" style="position:absolute;margin-left:121.7pt;margin-top:1.2pt;width:34.5pt;height:25.5pt;z-index:251623936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27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144.2pt;margin-top:.5pt;width:54.75pt;height:25.5pt;z-index:251624960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gidilen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0" style="position:absolute;margin-left:264.95pt;margin-top:1.2pt;width:54.75pt;height:25.5pt;z-index:251622912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kalan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1" style="position:absolute;margin-left:241.7pt;margin-top:2pt;width:34.5pt;height:25.5pt;z-index:251621888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</w:p>
    <w:p w:rsidR="00080DC2" w:rsidRPr="00FB72A3" w:rsidRDefault="00080DC2" w:rsidP="00570217">
      <w:pPr>
        <w:pStyle w:val="NoSpacing"/>
        <w:tabs>
          <w:tab w:val="left" w:pos="2220"/>
          <w:tab w:val="center" w:pos="5174"/>
        </w:tabs>
        <w:rPr>
          <w:color w:val="002060"/>
          <w:sz w:val="24"/>
          <w:szCs w:val="24"/>
        </w:rPr>
      </w:pPr>
      <w:r>
        <w:rPr>
          <w:color w:val="002060"/>
          <w:sz w:val="24"/>
          <w:szCs w:val="24"/>
        </w:rPr>
        <w:tab/>
      </w:r>
      <w:r>
        <w:rPr>
          <w:color w:val="002060"/>
          <w:sz w:val="24"/>
          <w:szCs w:val="24"/>
        </w:rPr>
        <w:tab/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23B83">
      <w:pPr>
        <w:pStyle w:val="NoSpacing"/>
        <w:numPr>
          <w:ilvl w:val="0"/>
          <w:numId w:val="9"/>
        </w:numPr>
        <w:ind w:left="426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Bir otobüs gideceği yolun önce </w:t>
      </w:r>
      <w:r w:rsidRPr="00A01AEA">
        <w:rPr>
          <w:b/>
          <w:bCs/>
          <w:color w:val="002060"/>
          <w:sz w:val="24"/>
          <w:szCs w:val="24"/>
        </w:rPr>
        <w:fldChar w:fldCharType="begin"/>
      </w:r>
      <w:r w:rsidRPr="00A01AEA">
        <w:rPr>
          <w:b/>
          <w:bCs/>
          <w:color w:val="002060"/>
          <w:sz w:val="24"/>
          <w:szCs w:val="24"/>
        </w:rPr>
        <w:instrText xml:space="preserve"> QUOTE </w:instrText>
      </w:r>
      <w:r w:rsidRPr="00A01AEA">
        <w:pict>
          <v:shape id="_x0000_i1059" type="#_x0000_t75" style="width:43.5pt;height:100.5pt">
            <v:imagedata r:id="rId32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instrText xml:space="preserve"> </w:instrText>
      </w:r>
      <w:r w:rsidRPr="00A01AEA">
        <w:rPr>
          <w:b/>
          <w:bCs/>
          <w:color w:val="002060"/>
          <w:sz w:val="24"/>
          <w:szCs w:val="24"/>
        </w:rPr>
        <w:fldChar w:fldCharType="separate"/>
      </w:r>
      <w:r w:rsidRPr="00A01AEA">
        <w:pict>
          <v:shape id="_x0000_i1060" type="#_x0000_t75" style="width:43.5pt;height:100.5pt">
            <v:imagedata r:id="rId32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fldChar w:fldCharType="end"/>
      </w:r>
      <w:r>
        <w:rPr>
          <w:b/>
          <w:bCs/>
          <w:color w:val="002060"/>
          <w:sz w:val="24"/>
          <w:szCs w:val="24"/>
        </w:rPr>
        <w:t>’ünü</w:t>
      </w:r>
      <w:r w:rsidRPr="00FB72A3">
        <w:rPr>
          <w:b/>
          <w:bCs/>
          <w:color w:val="002060"/>
          <w:sz w:val="24"/>
          <w:szCs w:val="24"/>
        </w:rPr>
        <w:t xml:space="preserve"> daha sonra ise </w:t>
      </w:r>
      <w:r w:rsidRPr="00A01AEA">
        <w:rPr>
          <w:b/>
          <w:bCs/>
          <w:color w:val="002060"/>
          <w:sz w:val="24"/>
          <w:szCs w:val="24"/>
        </w:rPr>
        <w:fldChar w:fldCharType="begin"/>
      </w:r>
      <w:r w:rsidRPr="00A01AEA">
        <w:rPr>
          <w:b/>
          <w:bCs/>
          <w:color w:val="002060"/>
          <w:sz w:val="24"/>
          <w:szCs w:val="24"/>
        </w:rPr>
        <w:instrText xml:space="preserve"> QUOTE </w:instrText>
      </w:r>
      <w:r w:rsidRPr="00A01AEA">
        <w:pict>
          <v:shape id="_x0000_i1061" type="#_x0000_t75" style="width:37.5pt;height:100.5pt">
            <v:imagedata r:id="rId16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instrText xml:space="preserve"> </w:instrText>
      </w:r>
      <w:r w:rsidRPr="00A01AEA">
        <w:rPr>
          <w:b/>
          <w:bCs/>
          <w:color w:val="002060"/>
          <w:sz w:val="24"/>
          <w:szCs w:val="24"/>
        </w:rPr>
        <w:fldChar w:fldCharType="separate"/>
      </w:r>
      <w:r w:rsidRPr="00A01AEA">
        <w:pict>
          <v:shape id="_x0000_i1062" type="#_x0000_t75" style="width:37.5pt;height:100.5pt">
            <v:imagedata r:id="rId16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fldChar w:fldCharType="end"/>
      </w:r>
      <w:r w:rsidRPr="00FB72A3">
        <w:rPr>
          <w:b/>
          <w:bCs/>
          <w:color w:val="002060"/>
          <w:sz w:val="24"/>
          <w:szCs w:val="24"/>
        </w:rPr>
        <w:t xml:space="preserve"> ‘ünü gidiyor. Bu otobüs yolun toplam kaçta kaçını gitmiştir? Geriye yolun kaçta kaçı kalmıştır?</w: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4F305A" w:rsidRDefault="00080DC2" w:rsidP="004F305A">
      <w:pPr>
        <w:pStyle w:val="NoSpacing"/>
        <w:rPr>
          <w:b/>
          <w:bCs/>
          <w:color w:val="FF0000"/>
          <w:sz w:val="24"/>
          <w:szCs w:val="24"/>
        </w:rPr>
      </w:pPr>
      <w:r>
        <w:rPr>
          <w:color w:val="002060"/>
          <w:sz w:val="24"/>
          <w:szCs w:val="24"/>
        </w:rPr>
        <w:tab/>
      </w:r>
      <w:r w:rsidRPr="00A01AEA">
        <w:rPr>
          <w:b/>
          <w:bCs/>
          <w:color w:val="FF0000"/>
          <w:sz w:val="36"/>
          <w:szCs w:val="36"/>
        </w:rPr>
        <w:fldChar w:fldCharType="begin"/>
      </w:r>
      <w:r w:rsidRPr="00A01AEA">
        <w:rPr>
          <w:b/>
          <w:bCs/>
          <w:color w:val="FF0000"/>
          <w:sz w:val="36"/>
          <w:szCs w:val="36"/>
        </w:rPr>
        <w:instrText xml:space="preserve"> QUOTE </w:instrText>
      </w:r>
      <w:r w:rsidRPr="00A01AEA">
        <w:pict>
          <v:shape id="_x0000_i1063" type="#_x0000_t75" style="width:121.5pt;height:32.25pt">
            <v:imagedata r:id="rId33" o:title="" chromakey="white"/>
          </v:shape>
        </w:pict>
      </w:r>
      <w:r w:rsidRPr="00A01AEA">
        <w:rPr>
          <w:b/>
          <w:bCs/>
          <w:color w:val="FF0000"/>
          <w:sz w:val="36"/>
          <w:szCs w:val="36"/>
        </w:rPr>
        <w:instrText xml:space="preserve"> </w:instrText>
      </w:r>
      <w:r w:rsidRPr="00A01AEA">
        <w:rPr>
          <w:b/>
          <w:bCs/>
          <w:color w:val="FF0000"/>
          <w:sz w:val="36"/>
          <w:szCs w:val="36"/>
        </w:rPr>
        <w:fldChar w:fldCharType="separate"/>
      </w:r>
      <w:r w:rsidRPr="00A01AEA">
        <w:pict>
          <v:shape id="_x0000_i1064" type="#_x0000_t75" style="width:121.5pt;height:32.25pt">
            <v:imagedata r:id="rId33" o:title="" chromakey="white"/>
          </v:shape>
        </w:pict>
      </w:r>
      <w:r w:rsidRPr="00A01AEA">
        <w:rPr>
          <w:b/>
          <w:bCs/>
          <w:color w:val="FF0000"/>
          <w:sz w:val="36"/>
          <w:szCs w:val="36"/>
        </w:rPr>
        <w:fldChar w:fldCharType="end"/>
      </w:r>
      <w:r>
        <w:rPr>
          <w:b/>
          <w:bCs/>
          <w:color w:val="FF0000"/>
          <w:sz w:val="36"/>
          <w:szCs w:val="36"/>
        </w:rPr>
        <w:tab/>
      </w:r>
      <w:r>
        <w:rPr>
          <w:b/>
          <w:bCs/>
          <w:color w:val="FF0000"/>
          <w:sz w:val="36"/>
          <w:szCs w:val="36"/>
        </w:rPr>
        <w:tab/>
      </w:r>
      <w:r>
        <w:rPr>
          <w:b/>
          <w:bCs/>
          <w:color w:val="FF0000"/>
          <w:sz w:val="36"/>
          <w:szCs w:val="36"/>
        </w:rPr>
        <w:tab/>
      </w:r>
      <w:r w:rsidRPr="00A01AEA">
        <w:rPr>
          <w:b/>
          <w:bCs/>
          <w:color w:val="FF0000"/>
          <w:sz w:val="24"/>
          <w:szCs w:val="24"/>
        </w:rPr>
        <w:fldChar w:fldCharType="begin"/>
      </w:r>
      <w:r w:rsidRPr="00A01AEA">
        <w:rPr>
          <w:b/>
          <w:bCs/>
          <w:color w:val="FF0000"/>
          <w:sz w:val="24"/>
          <w:szCs w:val="24"/>
        </w:rPr>
        <w:instrText xml:space="preserve"> QUOTE </w:instrText>
      </w:r>
      <w:r w:rsidRPr="00A01AEA">
        <w:pict>
          <v:shape id="_x0000_i1065" type="#_x0000_t75" style="width:121.5pt;height:32.25pt">
            <v:imagedata r:id="rId34" o:title="" chromakey="white"/>
          </v:shape>
        </w:pict>
      </w:r>
      <w:r w:rsidRPr="00A01AEA">
        <w:rPr>
          <w:b/>
          <w:bCs/>
          <w:color w:val="FF0000"/>
          <w:sz w:val="24"/>
          <w:szCs w:val="24"/>
        </w:rPr>
        <w:instrText xml:space="preserve"> </w:instrText>
      </w:r>
      <w:r w:rsidRPr="00A01AEA">
        <w:rPr>
          <w:b/>
          <w:bCs/>
          <w:color w:val="FF0000"/>
          <w:sz w:val="24"/>
          <w:szCs w:val="24"/>
        </w:rPr>
        <w:fldChar w:fldCharType="separate"/>
      </w:r>
      <w:r w:rsidRPr="00A01AEA">
        <w:pict>
          <v:shape id="_x0000_i1066" type="#_x0000_t75" style="width:121.5pt;height:32.25pt">
            <v:imagedata r:id="rId34" o:title="" chromakey="white"/>
          </v:shape>
        </w:pict>
      </w:r>
      <w:r w:rsidRPr="00A01AEA">
        <w:rPr>
          <w:b/>
          <w:bCs/>
          <w:color w:val="FF0000"/>
          <w:sz w:val="24"/>
          <w:szCs w:val="24"/>
        </w:rPr>
        <w:fldChar w:fldCharType="end"/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F27A3B">
      <w:pPr>
        <w:pStyle w:val="ListParagraph"/>
        <w:numPr>
          <w:ilvl w:val="0"/>
          <w:numId w:val="9"/>
        </w:numPr>
        <w:spacing w:after="0" w:line="240" w:lineRule="auto"/>
        <w:ind w:left="426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Bir sepetteki 35 tane yumurtanın </w:t>
      </w:r>
      <w:r w:rsidRPr="00A01AEA">
        <w:rPr>
          <w:color w:val="002060"/>
          <w:sz w:val="36"/>
          <w:szCs w:val="36"/>
        </w:rPr>
        <w:fldChar w:fldCharType="begin"/>
      </w:r>
      <w:r w:rsidRPr="00A01AEA">
        <w:rPr>
          <w:color w:val="002060"/>
          <w:sz w:val="36"/>
          <w:szCs w:val="36"/>
        </w:rPr>
        <w:instrText xml:space="preserve"> QUOTE </w:instrText>
      </w:r>
      <w:r w:rsidRPr="00A01AEA">
        <w:pict>
          <v:shape id="_x0000_i1067" type="#_x0000_t75" style="width:27.75pt;height:54.75pt">
            <v:imagedata r:id="rId31" o:title="" chromakey="white"/>
          </v:shape>
        </w:pict>
      </w:r>
      <w:r w:rsidRPr="00A01AEA">
        <w:rPr>
          <w:color w:val="002060"/>
          <w:sz w:val="36"/>
          <w:szCs w:val="36"/>
        </w:rPr>
        <w:instrText xml:space="preserve"> </w:instrText>
      </w:r>
      <w:r w:rsidRPr="00A01AEA">
        <w:rPr>
          <w:color w:val="002060"/>
          <w:sz w:val="36"/>
          <w:szCs w:val="36"/>
        </w:rPr>
        <w:fldChar w:fldCharType="separate"/>
      </w:r>
      <w:r w:rsidRPr="00A01AEA">
        <w:pict>
          <v:shape id="_x0000_i1068" type="#_x0000_t75" style="width:27.75pt;height:54.75pt">
            <v:imagedata r:id="rId31" o:title="" chromakey="white"/>
          </v:shape>
        </w:pict>
      </w:r>
      <w:r w:rsidRPr="00A01AEA">
        <w:rPr>
          <w:color w:val="002060"/>
          <w:sz w:val="36"/>
          <w:szCs w:val="36"/>
        </w:rPr>
        <w:fldChar w:fldCharType="end"/>
      </w:r>
      <w:r>
        <w:rPr>
          <w:color w:val="002060"/>
          <w:sz w:val="36"/>
          <w:szCs w:val="36"/>
        </w:rPr>
        <w:t>’</w:t>
      </w:r>
      <w:r>
        <w:rPr>
          <w:b/>
          <w:bCs/>
          <w:color w:val="002060"/>
          <w:sz w:val="24"/>
          <w:szCs w:val="24"/>
        </w:rPr>
        <w:t>ü k</w:t>
      </w:r>
      <w:r w:rsidRPr="00FB72A3">
        <w:rPr>
          <w:b/>
          <w:bCs/>
          <w:color w:val="002060"/>
          <w:sz w:val="24"/>
          <w:szCs w:val="24"/>
        </w:rPr>
        <w:t>ırılırsa, geriye kaç tane yumurta kalır?</w: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rect id="_x0000_s1082" style="position:absolute;margin-left:357.2pt;margin-top:167.7pt;width:32.25pt;height:43.5pt;z-index:251690496" stroked="f">
            <v:textbox>
              <w:txbxContent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48</w:t>
                  </w:r>
                </w:p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3" style="position:absolute;margin-left:355.7pt;margin-top:204.5pt;width:34.5pt;height:25.5pt;z-index:251688448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84" style="position:absolute;margin-left:343.7pt;margin-top:198.4pt;width:43.5pt;height:8.3pt;z-index:251691520" coordorigin="945,3135" coordsize="870,166">
            <v:shape id="_x0000_s1085" type="#_x0000_t32" style="position:absolute;left:945;top:3135;width:255;height:0" o:connectortype="straight" strokecolor="red"/>
            <v:shape id="_x0000_s1086" type="#_x0000_t32" style="position:absolute;left:945;top:3300;width:870;height:1" o:connectortype="straight" strokecolor="red"/>
          </v:group>
        </w:pict>
      </w:r>
      <w:r>
        <w:rPr>
          <w:noProof/>
        </w:rPr>
        <w:pict>
          <v:rect id="_x0000_s1087" style="position:absolute;margin-left:243.2pt;margin-top:157.95pt;width:20.25pt;height:42pt;z-index:251685376" stroked="f">
            <v:textbox>
              <w:txbxContent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6</w:t>
                  </w:r>
                </w:p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8" style="position:absolute;margin-left:267.2pt;margin-top:192.45pt;width:52.5pt;height:25.5pt;z-index:251684352" stroked="f">
            <v:textbox>
              <w:txbxContent>
                <w:p w:rsidR="00080DC2" w:rsidRPr="00570217" w:rsidRDefault="00080DC2" w:rsidP="00E370AE">
                  <w:pPr>
                    <w:ind w:left="-142" w:right="-117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TL şapka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9" style="position:absolute;margin-left:237.95pt;margin-top:193.2pt;width:25.5pt;height:25.5pt;z-index:251683328" stroked="f">
            <v:textbox>
              <w:txbxContent>
                <w:p w:rsidR="00080DC2" w:rsidRPr="00570217" w:rsidRDefault="00080DC2" w:rsidP="00E370AE">
                  <w:pPr>
                    <w:ind w:right="-216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18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90" style="position:absolute;margin-left:227.45pt;margin-top:179.7pt;width:44.25pt;height:16.5pt;z-index:251686400" coordorigin="3405,3195" coordsize="885,330">
            <v:shape id="_x0000_s1091" type="#_x0000_t32" style="position:absolute;left:3405;top:3525;width:885;height:0" o:connectortype="straight" strokecolor="red"/>
            <v:shape id="_x0000_s1092" type="#_x0000_t32" style="position:absolute;left:3450;top:3196;width:150;height:255" o:connectortype="straight" strokecolor="red" strokeweight="1pt"/>
            <v:shape id="_x0000_s1093" type="#_x0000_t32" style="position:absolute;left:3450;top:3195;width:150;height:255;flip:x" o:connectortype="straight" strokecolor="red" strokeweight="1pt"/>
          </v:group>
        </w:pict>
      </w:r>
      <w:r>
        <w:rPr>
          <w:noProof/>
        </w:rPr>
        <w:pict>
          <v:rect id="_x0000_s1094" style="position:absolute;margin-left:122.45pt;margin-top:158.7pt;width:20.25pt;height:42pt;z-index:251681280" stroked="f">
            <v:textbox>
              <w:txbxContent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6</w:t>
                  </w:r>
                </w:p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95" style="position:absolute;margin-left:106.7pt;margin-top:180.45pt;width:44.25pt;height:16.5pt;z-index:251682304" coordorigin="3405,3195" coordsize="885,330">
            <v:shape id="_x0000_s1096" type="#_x0000_t32" style="position:absolute;left:3405;top:3525;width:885;height:0" o:connectortype="straight" strokecolor="red"/>
            <v:shape id="_x0000_s1097" type="#_x0000_t32" style="position:absolute;left:3450;top:3196;width:150;height:255" o:connectortype="straight" strokecolor="red" strokeweight="1pt"/>
            <v:shape id="_x0000_s1098" type="#_x0000_t32" style="position:absolute;left:3450;top:3195;width:150;height:255;flip:x" o:connectortype="straight" strokecolor="red" strokeweight="1pt"/>
          </v:group>
        </w:pict>
      </w:r>
      <w:r>
        <w:rPr>
          <w:noProof/>
        </w:rPr>
        <w:pict>
          <v:rect id="_x0000_s1099" style="position:absolute;margin-left:263.45pt;margin-top:1.95pt;width:32.25pt;height:43.5pt;z-index:251671040" stroked="f">
            <v:textbox>
              <w:txbxContent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Pr="00570217">
                    <w:rPr>
                      <w:color w:val="FF0000"/>
                      <w:sz w:val="28"/>
                      <w:szCs w:val="28"/>
                    </w:rPr>
                    <w:t>5</w:t>
                  </w:r>
                </w:p>
                <w:p w:rsidR="00080DC2" w:rsidRPr="00570217" w:rsidRDefault="00080DC2" w:rsidP="003C1702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2</w:t>
                  </w: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0" style="position:absolute;margin-left:153.2pt;margin-top:4.2pt;width:20.25pt;height:42pt;z-index:251666944" stroked="f">
            <v:textbox>
              <w:txbxContent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7</w:t>
                  </w:r>
                </w:p>
                <w:p w:rsidR="00080DC2" w:rsidRPr="00570217" w:rsidRDefault="00080DC2" w:rsidP="005A18D9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>
          <v:group id="_x0000_s1101" style="position:absolute;margin-left:81.2pt;margin-top:6.45pt;width:25.5pt;height:35.25pt;z-index:251662848" coordorigin="1830,2460" coordsize="510,705">
            <v:shape id="_x0000_s1102" type="#_x0000_t32" style="position:absolute;left:1830;top:2835;width:510;height:0;flip:x" o:connectortype="straight" strokecolor="red"/>
            <v:shape id="_x0000_s1103" type="#_x0000_t32" style="position:absolute;left:1830;top:2460;width:0;height:705" o:connectortype="straight" strokecolor="red"/>
          </v:group>
        </w:pict>
      </w:r>
      <w:r>
        <w:rPr>
          <w:noProof/>
        </w:rPr>
        <w:pict>
          <v:rect id="_x0000_s1104" style="position:absolute;margin-left:80.45pt;margin-top:4.95pt;width:20.25pt;height:25.5pt;z-index:251661824" stroked="f">
            <v:textbox>
              <w:txbxContent>
                <w:p w:rsidR="00080DC2" w:rsidRPr="00570217" w:rsidRDefault="00080DC2" w:rsidP="00FE716A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51.2pt;margin-top:4.95pt;width:32.25pt;height:43.5pt;z-index:251660800" stroked="f">
            <v:textbox>
              <w:txbxContent>
                <w:p w:rsidR="00080DC2" w:rsidRPr="00570217" w:rsidRDefault="00080DC2" w:rsidP="00FE716A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Pr="00570217">
                    <w:rPr>
                      <w:color w:val="FF0000"/>
                      <w:sz w:val="28"/>
                      <w:szCs w:val="28"/>
                    </w:rPr>
                    <w:t>5</w:t>
                  </w:r>
                </w:p>
                <w:p w:rsidR="00080DC2" w:rsidRPr="00570217" w:rsidRDefault="00080DC2" w:rsidP="00FE716A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3</w:t>
                  </w:r>
                  <w:r w:rsidRPr="00570217">
                    <w:rPr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group id="_x0000_s1106" style="position:absolute;margin-left:36.95pt;margin-top:40.15pt;width:43.5pt;height:8.3pt;z-index:251663872" coordorigin="945,3135" coordsize="870,166">
            <v:shape id="_x0000_s1107" type="#_x0000_t32" style="position:absolute;left:945;top:3135;width:255;height:0" o:connectortype="straight" strokecolor="red"/>
            <v:shape id="_x0000_s1108" type="#_x0000_t32" style="position:absolute;left:945;top:3300;width:870;height:1" o:connectortype="straight" strokecolor="red"/>
          </v:group>
        </w:pict>
      </w:r>
      <w:r>
        <w:rPr>
          <w:color w:val="002060"/>
          <w:sz w:val="24"/>
          <w:szCs w:val="24"/>
        </w:rPr>
        <w:tab/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rect id="_x0000_s1109" style="position:absolute;margin-left:170.45pt;margin-top:24.1pt;width:54.75pt;height:25.5pt;z-index:251665920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kırılan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147.95pt;margin-top:24.8pt;width:34.5pt;height:25.5pt;z-index:251664896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2</w:t>
                  </w:r>
                  <w:r>
                    <w:rPr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group id="_x0000_s1111" style="position:absolute;margin-left:137.45pt;margin-top:11.3pt;width:44.25pt;height:16.5pt;z-index:251667968" coordorigin="3405,3195" coordsize="885,330">
            <v:shape id="_x0000_s1112" type="#_x0000_t32" style="position:absolute;left:3405;top:3525;width:885;height:0" o:connectortype="straight" strokecolor="red"/>
            <v:shape id="_x0000_s1113" type="#_x0000_t32" style="position:absolute;left:3450;top:3196;width:150;height:255" o:connectortype="straight" strokecolor="red" strokeweight="1pt"/>
            <v:shape id="_x0000_s1114" type="#_x0000_t32" style="position:absolute;left:3450;top:3195;width:150;height:255;flip:x" o:connectortype="straight" strokecolor="red" strokeweight="1pt"/>
          </v:group>
        </w:pict>
      </w:r>
      <w:r>
        <w:rPr>
          <w:noProof/>
        </w:rPr>
        <w:pict>
          <v:rect id="_x0000_s1115" style="position:absolute;margin-left:81.2pt;margin-top:9.05pt;width:20.25pt;height:25.5pt;z-index:251620864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rect>
        </w:pic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group id="_x0000_s1116" style="position:absolute;margin-left:249.95pt;margin-top:3.35pt;width:43.5pt;height:8.3pt;z-index:251672064" coordorigin="945,3135" coordsize="870,166">
            <v:shape id="_x0000_s1117" type="#_x0000_t32" style="position:absolute;left:945;top:3135;width:255;height:0" o:connectortype="straight" strokecolor="red"/>
            <v:shape id="_x0000_s1118" type="#_x0000_t32" style="position:absolute;left:945;top:3300;width:870;height:1" o:connectortype="straight" strokecolor="red"/>
          </v:group>
        </w:pict>
      </w:r>
      <w:r>
        <w:rPr>
          <w:noProof/>
        </w:rPr>
        <w:pict>
          <v:rect id="_x0000_s1119" style="position:absolute;margin-left:261.95pt;margin-top:9.45pt;width:34.5pt;height:25.5pt;z-index:251668992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1</w:t>
                  </w:r>
                  <w:r>
                    <w:rPr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>
          <v:rect id="_x0000_s1120" style="position:absolute;margin-left:285.2pt;margin-top:8.65pt;width:54.75pt;height:25.5pt;z-index:251670016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kalan</w:t>
                  </w:r>
                </w:p>
              </w:txbxContent>
            </v:textbox>
          </v:rect>
        </w:pict>
      </w:r>
    </w:p>
    <w:p w:rsidR="00080DC2" w:rsidRDefault="00080DC2" w:rsidP="00665E59">
      <w:pPr>
        <w:pStyle w:val="NoSpacing"/>
        <w:rPr>
          <w:color w:val="002060"/>
          <w:sz w:val="24"/>
          <w:szCs w:val="24"/>
        </w:rPr>
      </w:pPr>
      <w:r>
        <w:rPr>
          <w:noProof/>
        </w:rPr>
        <w:pict>
          <v:rect id="_x0000_s1121" style="position:absolute;margin-left:51.2pt;margin-top:.05pt;width:32.25pt;height:20.95pt;z-index:251619840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</w:p>
    <w:p w:rsidR="00080DC2" w:rsidRPr="00FB72A3" w:rsidRDefault="00080DC2" w:rsidP="00665E59">
      <w:pPr>
        <w:pStyle w:val="NoSpacing"/>
        <w:rPr>
          <w:color w:val="002060"/>
          <w:sz w:val="24"/>
          <w:szCs w:val="24"/>
        </w:rPr>
      </w:pPr>
    </w:p>
    <w:p w:rsidR="00080DC2" w:rsidRPr="00FB72A3" w:rsidRDefault="00080DC2" w:rsidP="00C84746">
      <w:pPr>
        <w:spacing w:after="0" w:line="240" w:lineRule="auto"/>
        <w:ind w:left="66"/>
        <w:rPr>
          <w:color w:val="002060"/>
          <w:sz w:val="24"/>
          <w:szCs w:val="24"/>
        </w:rPr>
      </w:pPr>
    </w:p>
    <w:p w:rsidR="00080DC2" w:rsidRPr="00FB72A3" w:rsidRDefault="00080DC2" w:rsidP="00C84746">
      <w:pPr>
        <w:spacing w:after="0" w:line="240" w:lineRule="auto"/>
        <w:ind w:left="66"/>
        <w:rPr>
          <w:color w:val="002060"/>
          <w:sz w:val="24"/>
          <w:szCs w:val="24"/>
        </w:rPr>
      </w:pPr>
    </w:p>
    <w:p w:rsidR="00080DC2" w:rsidRPr="00FB72A3" w:rsidRDefault="00080DC2" w:rsidP="0032193D">
      <w:pPr>
        <w:pStyle w:val="ListParagraph"/>
        <w:numPr>
          <w:ilvl w:val="0"/>
          <w:numId w:val="9"/>
        </w:numPr>
        <w:spacing w:after="0" w:line="240" w:lineRule="auto"/>
        <w:ind w:left="426"/>
        <w:jc w:val="both"/>
        <w:rPr>
          <w:b/>
          <w:bCs/>
          <w:color w:val="002060"/>
          <w:sz w:val="24"/>
          <w:szCs w:val="24"/>
        </w:rPr>
      </w:pPr>
      <w:r w:rsidRPr="00FB72A3">
        <w:rPr>
          <w:b/>
          <w:bCs/>
          <w:color w:val="002060"/>
          <w:sz w:val="24"/>
          <w:szCs w:val="24"/>
        </w:rPr>
        <w:t xml:space="preserve">Ali 48 TL’sinin </w:t>
      </w:r>
      <w:r w:rsidRPr="00A01AEA">
        <w:rPr>
          <w:b/>
          <w:bCs/>
          <w:color w:val="002060"/>
          <w:sz w:val="24"/>
          <w:szCs w:val="24"/>
        </w:rPr>
        <w:fldChar w:fldCharType="begin"/>
      </w:r>
      <w:r w:rsidRPr="00A01AEA">
        <w:rPr>
          <w:b/>
          <w:bCs/>
          <w:color w:val="002060"/>
          <w:sz w:val="24"/>
          <w:szCs w:val="24"/>
        </w:rPr>
        <w:instrText xml:space="preserve"> QUOTE </w:instrText>
      </w:r>
      <w:r w:rsidRPr="00A01AEA">
        <w:pict>
          <v:shape id="_x0000_i1069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instrText xml:space="preserve"> </w:instrText>
      </w:r>
      <w:r w:rsidRPr="00A01AEA">
        <w:rPr>
          <w:b/>
          <w:bCs/>
          <w:color w:val="002060"/>
          <w:sz w:val="24"/>
          <w:szCs w:val="24"/>
        </w:rPr>
        <w:fldChar w:fldCharType="separate"/>
      </w:r>
      <w:r w:rsidRPr="00A01AEA">
        <w:pict>
          <v:shape id="_x0000_i1070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fldChar w:fldCharType="end"/>
      </w:r>
      <w:r>
        <w:rPr>
          <w:b/>
          <w:bCs/>
          <w:color w:val="002060"/>
          <w:sz w:val="24"/>
          <w:szCs w:val="24"/>
        </w:rPr>
        <w:t>’s</w:t>
      </w:r>
      <w:r w:rsidRPr="00FB72A3">
        <w:rPr>
          <w:b/>
          <w:bCs/>
          <w:color w:val="002060"/>
          <w:sz w:val="24"/>
          <w:szCs w:val="24"/>
        </w:rPr>
        <w:t>iyle oyuncak araba,</w:t>
      </w:r>
      <w:r>
        <w:rPr>
          <w:b/>
          <w:bCs/>
          <w:color w:val="002060"/>
          <w:sz w:val="24"/>
          <w:szCs w:val="24"/>
        </w:rPr>
        <w:t xml:space="preserve"> </w:t>
      </w:r>
      <w:r w:rsidRPr="00FB72A3">
        <w:rPr>
          <w:b/>
          <w:bCs/>
          <w:color w:val="002060"/>
          <w:sz w:val="24"/>
          <w:szCs w:val="24"/>
        </w:rPr>
        <w:t xml:space="preserve"> </w:t>
      </w:r>
      <w:r w:rsidRPr="00A01AEA">
        <w:rPr>
          <w:b/>
          <w:bCs/>
          <w:color w:val="002060"/>
          <w:sz w:val="24"/>
          <w:szCs w:val="24"/>
        </w:rPr>
        <w:fldChar w:fldCharType="begin"/>
      </w:r>
      <w:r w:rsidRPr="00A01AEA">
        <w:rPr>
          <w:b/>
          <w:bCs/>
          <w:color w:val="002060"/>
          <w:sz w:val="24"/>
          <w:szCs w:val="24"/>
        </w:rPr>
        <w:instrText xml:space="preserve"> QUOTE </w:instrText>
      </w:r>
      <w:r w:rsidRPr="00A01AEA">
        <w:pict>
          <v:shape id="_x0000_i1071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instrText xml:space="preserve"> </w:instrText>
      </w:r>
      <w:r w:rsidRPr="00A01AEA">
        <w:rPr>
          <w:b/>
          <w:bCs/>
          <w:color w:val="002060"/>
          <w:sz w:val="24"/>
          <w:szCs w:val="24"/>
        </w:rPr>
        <w:fldChar w:fldCharType="separate"/>
      </w:r>
      <w:r w:rsidRPr="00A01AEA">
        <w:pict>
          <v:shape id="_x0000_i1072" type="#_x0000_t75" style="width:27.75pt;height:54.75pt">
            <v:imagedata r:id="rId31" o:title="" chromakey="white"/>
          </v:shape>
        </w:pict>
      </w:r>
      <w:r w:rsidRPr="00A01AEA">
        <w:rPr>
          <w:b/>
          <w:bCs/>
          <w:color w:val="002060"/>
          <w:sz w:val="24"/>
          <w:szCs w:val="24"/>
        </w:rPr>
        <w:fldChar w:fldCharType="end"/>
      </w:r>
      <w:r w:rsidRPr="00FB72A3">
        <w:rPr>
          <w:b/>
          <w:bCs/>
          <w:color w:val="002060"/>
          <w:sz w:val="24"/>
          <w:szCs w:val="24"/>
        </w:rPr>
        <w:t>’üyle de şapka alırsa, Ali’nin geriye kaç TL parası kalır?</w:t>
      </w: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color w:val="002060"/>
        </w:rPr>
      </w:pPr>
      <w:r>
        <w:rPr>
          <w:noProof/>
        </w:rPr>
        <w:pict>
          <v:rect id="_x0000_s1122" style="position:absolute;margin-left:339.95pt;margin-top:.85pt;width:148.5pt;height:25.5pt;z-index:251687424" stroked="f">
            <v:textbox>
              <w:txbxContent>
                <w:p w:rsidR="00080DC2" w:rsidRPr="00570217" w:rsidRDefault="00080DC2" w:rsidP="00E370AE">
                  <w:pPr>
                    <w:ind w:right="-216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12+18=30 TL harcanan</w:t>
                  </w:r>
                </w:p>
              </w:txbxContent>
            </v:textbox>
          </v:rect>
        </w:pict>
      </w: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  <w:r>
        <w:rPr>
          <w:noProof/>
        </w:rPr>
        <w:pict>
          <v:group id="_x0000_s1123" style="position:absolute;margin-left:22.7pt;margin-top:48.1pt;width:43.5pt;height:8.3pt;z-index:251678208" coordorigin="945,3135" coordsize="870,166">
            <v:shape id="_x0000_s1124" type="#_x0000_t32" style="position:absolute;left:945;top:3135;width:255;height:0" o:connectortype="straight" strokecolor="red"/>
            <v:shape id="_x0000_s1125" type="#_x0000_t32" style="position:absolute;left:945;top:3300;width:870;height:1" o:connectortype="straight" strokecolor="red"/>
          </v:group>
        </w:pict>
      </w:r>
      <w:r>
        <w:rPr>
          <w:noProof/>
        </w:rPr>
        <w:pict>
          <v:group id="_x0000_s1126" style="position:absolute;margin-left:66.95pt;margin-top:14.4pt;width:25.5pt;height:35.25pt;z-index:251677184" coordorigin="1830,2460" coordsize="510,705">
            <v:shape id="_x0000_s1127" type="#_x0000_t32" style="position:absolute;left:1830;top:2835;width:510;height:0;flip:x" o:connectortype="straight" strokecolor="red"/>
            <v:shape id="_x0000_s1128" type="#_x0000_t32" style="position:absolute;left:1830;top:2460;width:0;height:705" o:connectortype="straight" strokecolor="red"/>
          </v:group>
        </w:pict>
      </w:r>
      <w:r>
        <w:rPr>
          <w:noProof/>
        </w:rPr>
        <w:pict>
          <v:rect id="_x0000_s1129" style="position:absolute;margin-left:66.2pt;margin-top:12.9pt;width:20.25pt;height:25.5pt;z-index:251676160" stroked="f">
            <v:textbox>
              <w:txbxContent>
                <w:p w:rsidR="00080DC2" w:rsidRPr="00570217" w:rsidRDefault="00080DC2" w:rsidP="00FE716A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0" style="position:absolute;margin-left:36.95pt;margin-top:12.9pt;width:32.25pt;height:43.5pt;z-index:251675136" stroked="f">
            <v:textbox>
              <w:txbxContent>
                <w:p w:rsidR="00080DC2" w:rsidRPr="00570217" w:rsidRDefault="00080DC2" w:rsidP="00FE716A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48</w:t>
                  </w:r>
                </w:p>
                <w:p w:rsidR="00080DC2" w:rsidRPr="00570217" w:rsidRDefault="00080DC2" w:rsidP="00FE716A">
                  <w:pPr>
                    <w:pStyle w:val="NoSpacing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48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1" style="position:absolute;margin-left:66.95pt;margin-top:31.65pt;width:20.25pt;height:25.5pt;z-index:251674112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2" style="position:absolute;margin-left:36.95pt;margin-top:51.95pt;width:32.25pt;height:20.95pt;z-index:251673088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570217">
                    <w:rPr>
                      <w:color w:val="FF0000"/>
                      <w:sz w:val="28"/>
                      <w:szCs w:val="28"/>
                    </w:rPr>
                    <w:t>00</w:t>
                  </w:r>
                </w:p>
              </w:txbxContent>
            </v:textbox>
          </v:rect>
        </w:pict>
      </w: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  <w:r>
        <w:rPr>
          <w:noProof/>
        </w:rPr>
        <w:pict>
          <v:rect id="_x0000_s1133" style="position:absolute;margin-left:146.45pt;margin-top:14.9pt;width:52.5pt;height:25.5pt;z-index:251680256" stroked="f">
            <v:textbox>
              <w:txbxContent>
                <w:p w:rsidR="00080DC2" w:rsidRPr="00570217" w:rsidRDefault="00080DC2" w:rsidP="00E370AE">
                  <w:pPr>
                    <w:ind w:left="-142" w:right="-117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TL araba</w:t>
                  </w:r>
                </w:p>
              </w:txbxContent>
            </v:textbox>
          </v:rect>
        </w:pict>
      </w: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  <w:r>
        <w:rPr>
          <w:noProof/>
        </w:rPr>
        <w:pict>
          <v:rect id="_x0000_s1134" style="position:absolute;margin-left:378.95pt;margin-top:9.55pt;width:77.25pt;height:25.5pt;z-index:251689472" stroked="f">
            <v:textbox>
              <w:txbxContent>
                <w:p w:rsidR="00080DC2" w:rsidRPr="00570217" w:rsidRDefault="00080DC2">
                  <w:pPr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TL </w:t>
                  </w:r>
                  <w:r w:rsidRPr="00570217">
                    <w:rPr>
                      <w:color w:val="FF0000"/>
                      <w:sz w:val="28"/>
                      <w:szCs w:val="28"/>
                    </w:rPr>
                    <w:t>kalan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5" style="position:absolute;margin-left:117.2pt;margin-top:-.2pt;width:25.5pt;height:25.5pt;z-index:251679232" stroked="f">
            <v:textbox>
              <w:txbxContent>
                <w:p w:rsidR="00080DC2" w:rsidRPr="00570217" w:rsidRDefault="00080DC2" w:rsidP="00E370AE">
                  <w:pPr>
                    <w:ind w:right="-216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12</w:t>
                  </w:r>
                </w:p>
              </w:txbxContent>
            </v:textbox>
          </v:rect>
        </w:pict>
      </w:r>
    </w:p>
    <w:p w:rsidR="00080DC2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p w:rsidR="00080DC2" w:rsidRPr="00FB72A3" w:rsidRDefault="00080DC2" w:rsidP="00892029">
      <w:pPr>
        <w:tabs>
          <w:tab w:val="right" w:pos="10466"/>
        </w:tabs>
        <w:spacing w:after="0" w:line="240" w:lineRule="auto"/>
        <w:rPr>
          <w:b/>
          <w:bCs/>
          <w:color w:val="002060"/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6912"/>
        <w:gridCol w:w="3576"/>
      </w:tblGrid>
      <w:tr w:rsidR="00080DC2" w:rsidRPr="00FB72A3">
        <w:tc>
          <w:tcPr>
            <w:tcW w:w="6912" w:type="dxa"/>
          </w:tcPr>
          <w:p w:rsidR="00080DC2" w:rsidRPr="00FB72A3" w:rsidRDefault="00080DC2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r w:rsidRPr="00FB72A3">
              <w:rPr>
                <w:b/>
                <w:bCs/>
                <w:color w:val="002060"/>
                <w:sz w:val="24"/>
                <w:szCs w:val="24"/>
              </w:rPr>
              <w:t>NOT: Lütfen yazılarınızın okunaklı olmasına özen gösteriniz.</w:t>
            </w:r>
          </w:p>
          <w:p w:rsidR="00080DC2" w:rsidRPr="00FB72A3" w:rsidRDefault="00080DC2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r>
              <w:rPr>
                <w:noProof/>
              </w:rPr>
              <w:pict>
                <v:shape id="Resim 680" o:spid="_x0000_s1136" type="#_x0000_t75" alt="wwwmklogo3x2" href="http://www.muratküçük.com/" style="position:absolute;margin-left:222.95pt;margin-top:9.75pt;width:84.75pt;height:61.5pt;z-index:251628032;visibility:visible" o:button="t">
                  <v:fill o:detectmouseclick="t"/>
                  <v:imagedata r:id="rId35" o:title=""/>
                </v:shape>
              </w:pict>
            </w:r>
          </w:p>
          <w:p w:rsidR="00080DC2" w:rsidRPr="00FB72A3" w:rsidRDefault="00080DC2" w:rsidP="00B538D6">
            <w:pPr>
              <w:pStyle w:val="NoSpacing"/>
              <w:rPr>
                <w:b/>
                <w:bCs/>
                <w:color w:val="002060"/>
                <w:sz w:val="24"/>
                <w:szCs w:val="24"/>
              </w:rPr>
            </w:pPr>
            <w:hyperlink r:id="rId36" w:history="1">
              <w:r>
                <w:rPr>
                  <w:rStyle w:val="Hyperlink"/>
                </w:rPr>
                <w:t>www.sorubak.com</w:t>
              </w:r>
            </w:hyperlink>
            <w:bookmarkStart w:id="0" w:name="_GoBack"/>
            <w:bookmarkEnd w:id="0"/>
          </w:p>
        </w:tc>
        <w:tc>
          <w:tcPr>
            <w:tcW w:w="3576" w:type="dxa"/>
          </w:tcPr>
          <w:p w:rsidR="00080DC2" w:rsidRPr="00FB72A3" w:rsidRDefault="00080DC2" w:rsidP="00393F40">
            <w:pPr>
              <w:pStyle w:val="NoSpacing"/>
              <w:rPr>
                <w:i/>
                <w:iCs/>
                <w:color w:val="002060"/>
                <w:sz w:val="24"/>
                <w:szCs w:val="24"/>
              </w:rPr>
            </w:pPr>
            <w:r w:rsidRPr="00FB72A3">
              <w:rPr>
                <w:b/>
                <w:bCs/>
                <w:i/>
                <w:iCs/>
                <w:color w:val="002060"/>
                <w:sz w:val="24"/>
                <w:szCs w:val="24"/>
              </w:rPr>
              <w:t xml:space="preserve">      </w:t>
            </w:r>
          </w:p>
          <w:p w:rsidR="00080DC2" w:rsidRPr="00FB72A3" w:rsidRDefault="00080DC2" w:rsidP="00B538D6">
            <w:pPr>
              <w:pStyle w:val="NoSpacing"/>
              <w:rPr>
                <w:i/>
                <w:iCs/>
                <w:color w:val="002060"/>
                <w:sz w:val="24"/>
                <w:szCs w:val="24"/>
              </w:rPr>
            </w:pPr>
          </w:p>
        </w:tc>
      </w:tr>
    </w:tbl>
    <w:p w:rsidR="00080DC2" w:rsidRPr="00FB72A3" w:rsidRDefault="00080DC2" w:rsidP="00393F40">
      <w:pPr>
        <w:pStyle w:val="NoSpacing"/>
        <w:ind w:left="7797"/>
        <w:rPr>
          <w:b/>
          <w:bCs/>
          <w:i/>
          <w:iCs/>
          <w:color w:val="002060"/>
          <w:sz w:val="24"/>
          <w:szCs w:val="24"/>
        </w:rPr>
      </w:pPr>
      <w:r w:rsidRPr="00FB72A3">
        <w:rPr>
          <w:b/>
          <w:bCs/>
          <w:i/>
          <w:iCs/>
          <w:color w:val="002060"/>
          <w:sz w:val="24"/>
          <w:szCs w:val="24"/>
        </w:rPr>
        <w:t xml:space="preserve">       Murat KÜÇÜK</w:t>
      </w:r>
    </w:p>
    <w:p w:rsidR="00080DC2" w:rsidRPr="00FB72A3" w:rsidRDefault="00080DC2" w:rsidP="005A6F91">
      <w:pPr>
        <w:pStyle w:val="NoSpacing"/>
        <w:ind w:left="7797"/>
        <w:rPr>
          <w:b/>
          <w:bCs/>
          <w:i/>
          <w:iCs/>
          <w:color w:val="002060"/>
          <w:sz w:val="24"/>
          <w:szCs w:val="24"/>
        </w:rPr>
      </w:pPr>
      <w:r w:rsidRPr="00FB72A3">
        <w:rPr>
          <w:b/>
          <w:bCs/>
          <w:i/>
          <w:iCs/>
          <w:color w:val="002060"/>
          <w:sz w:val="24"/>
          <w:szCs w:val="24"/>
        </w:rPr>
        <w:t>4/A Sınıf Öğretmeni</w:t>
      </w:r>
    </w:p>
    <w:sectPr w:rsidR="00080DC2" w:rsidRPr="00FB72A3" w:rsidSect="008C5665">
      <w:headerReference w:type="default" r:id="rId37"/>
      <w:footerReference w:type="default" r:id="rId38"/>
      <w:type w:val="continuous"/>
      <w:pgSz w:w="11906" w:h="16838"/>
      <w:pgMar w:top="567" w:right="707" w:bottom="568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DC2" w:rsidRDefault="00080DC2" w:rsidP="00C5481C">
      <w:pPr>
        <w:spacing w:after="0" w:line="240" w:lineRule="auto"/>
      </w:pPr>
      <w:r>
        <w:separator/>
      </w:r>
    </w:p>
  </w:endnote>
  <w:endnote w:type="continuationSeparator" w:id="0">
    <w:p w:rsidR="00080DC2" w:rsidRDefault="00080DC2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DC2" w:rsidRDefault="00080DC2" w:rsidP="00E95575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DC2" w:rsidRDefault="00080DC2" w:rsidP="00C5481C">
      <w:pPr>
        <w:spacing w:after="0" w:line="240" w:lineRule="auto"/>
      </w:pPr>
      <w:r>
        <w:separator/>
      </w:r>
    </w:p>
  </w:footnote>
  <w:footnote w:type="continuationSeparator" w:id="0">
    <w:p w:rsidR="00080DC2" w:rsidRDefault="00080DC2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DC2" w:rsidRDefault="00080DC2" w:rsidP="0007119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2BAA"/>
    <w:rsid w:val="00006707"/>
    <w:rsid w:val="000069AF"/>
    <w:rsid w:val="00013D5A"/>
    <w:rsid w:val="00016F1A"/>
    <w:rsid w:val="000170CD"/>
    <w:rsid w:val="00025D07"/>
    <w:rsid w:val="000264A7"/>
    <w:rsid w:val="00026764"/>
    <w:rsid w:val="0002768F"/>
    <w:rsid w:val="0003182B"/>
    <w:rsid w:val="000327FA"/>
    <w:rsid w:val="000356C2"/>
    <w:rsid w:val="00041978"/>
    <w:rsid w:val="00047BF5"/>
    <w:rsid w:val="000536E6"/>
    <w:rsid w:val="000540EB"/>
    <w:rsid w:val="0005507D"/>
    <w:rsid w:val="000552CA"/>
    <w:rsid w:val="00056AC0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298"/>
    <w:rsid w:val="0007596E"/>
    <w:rsid w:val="00080DC2"/>
    <w:rsid w:val="00081BB4"/>
    <w:rsid w:val="000837AC"/>
    <w:rsid w:val="0008739C"/>
    <w:rsid w:val="00094337"/>
    <w:rsid w:val="00095671"/>
    <w:rsid w:val="000961C5"/>
    <w:rsid w:val="000964DE"/>
    <w:rsid w:val="000A58C7"/>
    <w:rsid w:val="000B1DE6"/>
    <w:rsid w:val="000B696A"/>
    <w:rsid w:val="000B6B1A"/>
    <w:rsid w:val="000C0028"/>
    <w:rsid w:val="000C754C"/>
    <w:rsid w:val="000D097C"/>
    <w:rsid w:val="000D25D5"/>
    <w:rsid w:val="000D34A1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3CB8"/>
    <w:rsid w:val="00144CBE"/>
    <w:rsid w:val="00146760"/>
    <w:rsid w:val="00146A65"/>
    <w:rsid w:val="00151DD2"/>
    <w:rsid w:val="00154A44"/>
    <w:rsid w:val="00162073"/>
    <w:rsid w:val="0016248E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6E2C"/>
    <w:rsid w:val="001E305F"/>
    <w:rsid w:val="001E561F"/>
    <w:rsid w:val="001E61C1"/>
    <w:rsid w:val="001F335B"/>
    <w:rsid w:val="001F38C5"/>
    <w:rsid w:val="001F7B11"/>
    <w:rsid w:val="00201240"/>
    <w:rsid w:val="00206D35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4791"/>
    <w:rsid w:val="002550E7"/>
    <w:rsid w:val="00256B22"/>
    <w:rsid w:val="00257198"/>
    <w:rsid w:val="00261037"/>
    <w:rsid w:val="00264F3C"/>
    <w:rsid w:val="0026716B"/>
    <w:rsid w:val="002720B0"/>
    <w:rsid w:val="00273EE9"/>
    <w:rsid w:val="00275505"/>
    <w:rsid w:val="00275D05"/>
    <w:rsid w:val="00276E20"/>
    <w:rsid w:val="00282454"/>
    <w:rsid w:val="002831FF"/>
    <w:rsid w:val="00285541"/>
    <w:rsid w:val="00287422"/>
    <w:rsid w:val="002932DB"/>
    <w:rsid w:val="002945FF"/>
    <w:rsid w:val="00294954"/>
    <w:rsid w:val="002951E1"/>
    <w:rsid w:val="002A1079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E32"/>
    <w:rsid w:val="002E3F16"/>
    <w:rsid w:val="002E6792"/>
    <w:rsid w:val="002F2398"/>
    <w:rsid w:val="002F37B0"/>
    <w:rsid w:val="002F511B"/>
    <w:rsid w:val="002F6F72"/>
    <w:rsid w:val="00300A49"/>
    <w:rsid w:val="00302632"/>
    <w:rsid w:val="00303743"/>
    <w:rsid w:val="00312983"/>
    <w:rsid w:val="003168D0"/>
    <w:rsid w:val="0031694E"/>
    <w:rsid w:val="003170BA"/>
    <w:rsid w:val="0032193D"/>
    <w:rsid w:val="00322E4A"/>
    <w:rsid w:val="0033094D"/>
    <w:rsid w:val="00332812"/>
    <w:rsid w:val="00334142"/>
    <w:rsid w:val="003368E0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1892"/>
    <w:rsid w:val="00392729"/>
    <w:rsid w:val="00393F40"/>
    <w:rsid w:val="003A0E42"/>
    <w:rsid w:val="003A5132"/>
    <w:rsid w:val="003A5CB8"/>
    <w:rsid w:val="003A7638"/>
    <w:rsid w:val="003B09B0"/>
    <w:rsid w:val="003B1C04"/>
    <w:rsid w:val="003B52F2"/>
    <w:rsid w:val="003B76FC"/>
    <w:rsid w:val="003C08A0"/>
    <w:rsid w:val="003C1702"/>
    <w:rsid w:val="003C1CDD"/>
    <w:rsid w:val="003C1D2A"/>
    <w:rsid w:val="003C23A4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43C"/>
    <w:rsid w:val="003E2826"/>
    <w:rsid w:val="003E363A"/>
    <w:rsid w:val="003E3A1A"/>
    <w:rsid w:val="003E6382"/>
    <w:rsid w:val="003F0F4B"/>
    <w:rsid w:val="003F26AA"/>
    <w:rsid w:val="003F651E"/>
    <w:rsid w:val="003F659F"/>
    <w:rsid w:val="00404D03"/>
    <w:rsid w:val="00405AC1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1665"/>
    <w:rsid w:val="004C4A53"/>
    <w:rsid w:val="004C7128"/>
    <w:rsid w:val="004C7308"/>
    <w:rsid w:val="004D3905"/>
    <w:rsid w:val="004D4363"/>
    <w:rsid w:val="004E1354"/>
    <w:rsid w:val="004E4903"/>
    <w:rsid w:val="004E57E8"/>
    <w:rsid w:val="004E7F01"/>
    <w:rsid w:val="004F0E05"/>
    <w:rsid w:val="004F2AA1"/>
    <w:rsid w:val="004F305A"/>
    <w:rsid w:val="004F5C6A"/>
    <w:rsid w:val="004F78D7"/>
    <w:rsid w:val="00501931"/>
    <w:rsid w:val="00501BC7"/>
    <w:rsid w:val="0050382C"/>
    <w:rsid w:val="005061D6"/>
    <w:rsid w:val="00507872"/>
    <w:rsid w:val="005147C7"/>
    <w:rsid w:val="00515846"/>
    <w:rsid w:val="005159A8"/>
    <w:rsid w:val="00517D7D"/>
    <w:rsid w:val="0052170A"/>
    <w:rsid w:val="00524158"/>
    <w:rsid w:val="005253C4"/>
    <w:rsid w:val="00531474"/>
    <w:rsid w:val="005317CE"/>
    <w:rsid w:val="00535CB9"/>
    <w:rsid w:val="00535E7F"/>
    <w:rsid w:val="005411B9"/>
    <w:rsid w:val="005455EA"/>
    <w:rsid w:val="0054598A"/>
    <w:rsid w:val="00547B09"/>
    <w:rsid w:val="00551C7D"/>
    <w:rsid w:val="005541ED"/>
    <w:rsid w:val="0056046C"/>
    <w:rsid w:val="00560FF2"/>
    <w:rsid w:val="005619C5"/>
    <w:rsid w:val="00561F36"/>
    <w:rsid w:val="00566FCE"/>
    <w:rsid w:val="00570217"/>
    <w:rsid w:val="00570392"/>
    <w:rsid w:val="00572FEF"/>
    <w:rsid w:val="00573824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069B"/>
    <w:rsid w:val="005931F3"/>
    <w:rsid w:val="005966A4"/>
    <w:rsid w:val="00596E41"/>
    <w:rsid w:val="005A0309"/>
    <w:rsid w:val="005A0A4B"/>
    <w:rsid w:val="005A18D9"/>
    <w:rsid w:val="005A23E3"/>
    <w:rsid w:val="005A4614"/>
    <w:rsid w:val="005A4D65"/>
    <w:rsid w:val="005A6F91"/>
    <w:rsid w:val="005A74A3"/>
    <w:rsid w:val="005A7F15"/>
    <w:rsid w:val="005B051A"/>
    <w:rsid w:val="005B1763"/>
    <w:rsid w:val="005B3504"/>
    <w:rsid w:val="005C353F"/>
    <w:rsid w:val="005C3C55"/>
    <w:rsid w:val="005C3DF5"/>
    <w:rsid w:val="005C5321"/>
    <w:rsid w:val="005C658E"/>
    <w:rsid w:val="005C6ED4"/>
    <w:rsid w:val="005D06EA"/>
    <w:rsid w:val="005D0755"/>
    <w:rsid w:val="005D1AC0"/>
    <w:rsid w:val="005D4275"/>
    <w:rsid w:val="005D62BA"/>
    <w:rsid w:val="005D73D4"/>
    <w:rsid w:val="005E04DA"/>
    <w:rsid w:val="005E2F81"/>
    <w:rsid w:val="005E626B"/>
    <w:rsid w:val="005E6733"/>
    <w:rsid w:val="005E6E03"/>
    <w:rsid w:val="005E7557"/>
    <w:rsid w:val="005F01FA"/>
    <w:rsid w:val="005F3D24"/>
    <w:rsid w:val="005F4524"/>
    <w:rsid w:val="005F454C"/>
    <w:rsid w:val="005F5CDB"/>
    <w:rsid w:val="005F5D82"/>
    <w:rsid w:val="005F66EA"/>
    <w:rsid w:val="00601A9B"/>
    <w:rsid w:val="00602029"/>
    <w:rsid w:val="00602C98"/>
    <w:rsid w:val="006050A9"/>
    <w:rsid w:val="00605CDA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1F71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49E0"/>
    <w:rsid w:val="00685EB8"/>
    <w:rsid w:val="0068693B"/>
    <w:rsid w:val="00686A55"/>
    <w:rsid w:val="00690992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186E"/>
    <w:rsid w:val="006F2FB7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4D65"/>
    <w:rsid w:val="0077511F"/>
    <w:rsid w:val="00775226"/>
    <w:rsid w:val="00782E71"/>
    <w:rsid w:val="00783B75"/>
    <w:rsid w:val="00784AFF"/>
    <w:rsid w:val="007858A8"/>
    <w:rsid w:val="00787713"/>
    <w:rsid w:val="00792ACC"/>
    <w:rsid w:val="007933FD"/>
    <w:rsid w:val="00793B36"/>
    <w:rsid w:val="007961CA"/>
    <w:rsid w:val="007A15A3"/>
    <w:rsid w:val="007A399A"/>
    <w:rsid w:val="007A4F1E"/>
    <w:rsid w:val="007B5F99"/>
    <w:rsid w:val="007C180C"/>
    <w:rsid w:val="007C1B14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7B7"/>
    <w:rsid w:val="00826AEB"/>
    <w:rsid w:val="008275E1"/>
    <w:rsid w:val="00831789"/>
    <w:rsid w:val="00833D6A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31BA"/>
    <w:rsid w:val="00905E56"/>
    <w:rsid w:val="009060C9"/>
    <w:rsid w:val="00911C12"/>
    <w:rsid w:val="009125C4"/>
    <w:rsid w:val="0091300C"/>
    <w:rsid w:val="00913F24"/>
    <w:rsid w:val="00913FE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57CB"/>
    <w:rsid w:val="009663D0"/>
    <w:rsid w:val="009755CA"/>
    <w:rsid w:val="00976848"/>
    <w:rsid w:val="00976EB5"/>
    <w:rsid w:val="00980535"/>
    <w:rsid w:val="00980FB0"/>
    <w:rsid w:val="0098203E"/>
    <w:rsid w:val="00984D7F"/>
    <w:rsid w:val="00985EC2"/>
    <w:rsid w:val="00993054"/>
    <w:rsid w:val="00993F4A"/>
    <w:rsid w:val="009959E6"/>
    <w:rsid w:val="00996B03"/>
    <w:rsid w:val="009A2FDB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1AEA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1337"/>
    <w:rsid w:val="00A3566A"/>
    <w:rsid w:val="00A40B6E"/>
    <w:rsid w:val="00A41F78"/>
    <w:rsid w:val="00A4311E"/>
    <w:rsid w:val="00A4315F"/>
    <w:rsid w:val="00A43978"/>
    <w:rsid w:val="00A46454"/>
    <w:rsid w:val="00A47562"/>
    <w:rsid w:val="00A47BD9"/>
    <w:rsid w:val="00A50B0E"/>
    <w:rsid w:val="00A529B2"/>
    <w:rsid w:val="00A53FC0"/>
    <w:rsid w:val="00A56045"/>
    <w:rsid w:val="00A57A6F"/>
    <w:rsid w:val="00A61C0A"/>
    <w:rsid w:val="00A62170"/>
    <w:rsid w:val="00A63AB2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3F0E"/>
    <w:rsid w:val="00A85BE6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20A2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245F"/>
    <w:rsid w:val="00B44BDD"/>
    <w:rsid w:val="00B51D36"/>
    <w:rsid w:val="00B538D6"/>
    <w:rsid w:val="00B559CF"/>
    <w:rsid w:val="00B55ED2"/>
    <w:rsid w:val="00B706E3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2B55"/>
    <w:rsid w:val="00BA3C5C"/>
    <w:rsid w:val="00BA7822"/>
    <w:rsid w:val="00BB221F"/>
    <w:rsid w:val="00BB48AB"/>
    <w:rsid w:val="00BB4981"/>
    <w:rsid w:val="00BB4ED6"/>
    <w:rsid w:val="00BB5A54"/>
    <w:rsid w:val="00BB7009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7249"/>
    <w:rsid w:val="00BE799A"/>
    <w:rsid w:val="00BF00F4"/>
    <w:rsid w:val="00BF3D1E"/>
    <w:rsid w:val="00BF7EC4"/>
    <w:rsid w:val="00C0054D"/>
    <w:rsid w:val="00C013BC"/>
    <w:rsid w:val="00C04039"/>
    <w:rsid w:val="00C07EFA"/>
    <w:rsid w:val="00C1108A"/>
    <w:rsid w:val="00C11133"/>
    <w:rsid w:val="00C113A6"/>
    <w:rsid w:val="00C1232A"/>
    <w:rsid w:val="00C144F0"/>
    <w:rsid w:val="00C1529B"/>
    <w:rsid w:val="00C16388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26A5"/>
    <w:rsid w:val="00C43CBB"/>
    <w:rsid w:val="00C45018"/>
    <w:rsid w:val="00C457D4"/>
    <w:rsid w:val="00C545F6"/>
    <w:rsid w:val="00C5481C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91951"/>
    <w:rsid w:val="00C92D6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643E"/>
    <w:rsid w:val="00CC71AB"/>
    <w:rsid w:val="00CD2A18"/>
    <w:rsid w:val="00CD3883"/>
    <w:rsid w:val="00CD3E50"/>
    <w:rsid w:val="00CD42F7"/>
    <w:rsid w:val="00CD4DEC"/>
    <w:rsid w:val="00CD55C2"/>
    <w:rsid w:val="00CE74F1"/>
    <w:rsid w:val="00CF0477"/>
    <w:rsid w:val="00CF2266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6B3F"/>
    <w:rsid w:val="00D67796"/>
    <w:rsid w:val="00D752DF"/>
    <w:rsid w:val="00D803BE"/>
    <w:rsid w:val="00D80B7C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3FBC"/>
    <w:rsid w:val="00DE51B4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29D2"/>
    <w:rsid w:val="00E162D2"/>
    <w:rsid w:val="00E172A8"/>
    <w:rsid w:val="00E20EC3"/>
    <w:rsid w:val="00E21339"/>
    <w:rsid w:val="00E253BC"/>
    <w:rsid w:val="00E2638E"/>
    <w:rsid w:val="00E268F5"/>
    <w:rsid w:val="00E33244"/>
    <w:rsid w:val="00E370AE"/>
    <w:rsid w:val="00E3724C"/>
    <w:rsid w:val="00E4043C"/>
    <w:rsid w:val="00E43B3D"/>
    <w:rsid w:val="00E43C18"/>
    <w:rsid w:val="00E4722F"/>
    <w:rsid w:val="00E51455"/>
    <w:rsid w:val="00E5403E"/>
    <w:rsid w:val="00E57028"/>
    <w:rsid w:val="00E57754"/>
    <w:rsid w:val="00E620D5"/>
    <w:rsid w:val="00E623F9"/>
    <w:rsid w:val="00E63752"/>
    <w:rsid w:val="00E65E60"/>
    <w:rsid w:val="00E7061F"/>
    <w:rsid w:val="00E71D58"/>
    <w:rsid w:val="00E72F84"/>
    <w:rsid w:val="00E7669A"/>
    <w:rsid w:val="00E77730"/>
    <w:rsid w:val="00E77FEC"/>
    <w:rsid w:val="00E81CAC"/>
    <w:rsid w:val="00E84A95"/>
    <w:rsid w:val="00E87C52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3688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4B92"/>
    <w:rsid w:val="00EF59C3"/>
    <w:rsid w:val="00EF7D6A"/>
    <w:rsid w:val="00F037FE"/>
    <w:rsid w:val="00F0683F"/>
    <w:rsid w:val="00F0736B"/>
    <w:rsid w:val="00F07DEE"/>
    <w:rsid w:val="00F120AD"/>
    <w:rsid w:val="00F17CC6"/>
    <w:rsid w:val="00F20DFE"/>
    <w:rsid w:val="00F214EA"/>
    <w:rsid w:val="00F225E1"/>
    <w:rsid w:val="00F2385C"/>
    <w:rsid w:val="00F27A3B"/>
    <w:rsid w:val="00F301F8"/>
    <w:rsid w:val="00F316D7"/>
    <w:rsid w:val="00F362C2"/>
    <w:rsid w:val="00F4268F"/>
    <w:rsid w:val="00F467C2"/>
    <w:rsid w:val="00F474C8"/>
    <w:rsid w:val="00F504BB"/>
    <w:rsid w:val="00F505DD"/>
    <w:rsid w:val="00F508BD"/>
    <w:rsid w:val="00F567B5"/>
    <w:rsid w:val="00F60309"/>
    <w:rsid w:val="00F65F1B"/>
    <w:rsid w:val="00F73D8C"/>
    <w:rsid w:val="00F753F8"/>
    <w:rsid w:val="00F75D6C"/>
    <w:rsid w:val="00F768F6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6C97"/>
    <w:rsid w:val="00FE716A"/>
    <w:rsid w:val="00FF5389"/>
    <w:rsid w:val="00FF626F"/>
    <w:rsid w:val="00FF7089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1039C"/>
    <w:pPr>
      <w:keepNext/>
      <w:framePr w:hSpace="141" w:wrap="auto" w:vAnchor="text" w:hAnchor="page" w:x="7288" w:y="-898"/>
      <w:spacing w:after="0" w:line="240" w:lineRule="auto"/>
      <w:outlineLvl w:val="0"/>
    </w:pPr>
    <w:rPr>
      <w:rFonts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039C"/>
    <w:pPr>
      <w:keepNext/>
      <w:framePr w:hSpace="141" w:wrap="auto" w:vAnchor="text" w:hAnchor="page" w:x="448" w:y="3"/>
      <w:spacing w:after="0" w:line="240" w:lineRule="auto"/>
      <w:jc w:val="center"/>
      <w:outlineLvl w:val="1"/>
    </w:pPr>
    <w:rPr>
      <w:rFonts w:cs="Times New Roman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F706B"/>
    <w:rPr>
      <w:color w:val="0000FF"/>
      <w:u w:val="none"/>
      <w:effect w:val="none"/>
    </w:rPr>
  </w:style>
  <w:style w:type="character" w:customStyle="1" w:styleId="red1">
    <w:name w:val="red1"/>
    <w:basedOn w:val="DefaultParagraphFont"/>
    <w:uiPriority w:val="99"/>
    <w:rsid w:val="00AF706B"/>
    <w:rPr>
      <w:color w:val="FF0000"/>
    </w:rPr>
  </w:style>
  <w:style w:type="paragraph" w:styleId="Header">
    <w:name w:val="header"/>
    <w:basedOn w:val="Normal"/>
    <w:link w:val="Head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5481C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5481C"/>
    <w:rPr>
      <w:sz w:val="22"/>
      <w:szCs w:val="22"/>
    </w:rPr>
  </w:style>
  <w:style w:type="paragraph" w:styleId="NoSpacing">
    <w:name w:val="No Spacing"/>
    <w:uiPriority w:val="99"/>
    <w:qFormat/>
    <w:rsid w:val="00A05053"/>
    <w:rPr>
      <w:rFonts w:cs="Calibri"/>
    </w:rPr>
  </w:style>
  <w:style w:type="paragraph" w:styleId="BodyText">
    <w:name w:val="Body Text"/>
    <w:basedOn w:val="Normal"/>
    <w:link w:val="BodyTextChar"/>
    <w:uiPriority w:val="99"/>
    <w:rsid w:val="0071039C"/>
    <w:pPr>
      <w:spacing w:after="0" w:line="240" w:lineRule="auto"/>
      <w:jc w:val="center"/>
    </w:pPr>
    <w:rPr>
      <w:rFonts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F6F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26764"/>
    <w:pPr>
      <w:ind w:left="720"/>
    </w:pPr>
  </w:style>
  <w:style w:type="paragraph" w:customStyle="1" w:styleId="AralkYok1">
    <w:name w:val="Aralık Yok1"/>
    <w:uiPriority w:val="99"/>
    <w:rsid w:val="00D5456A"/>
    <w:rPr>
      <w:rFonts w:cs="Calibri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</w:pPr>
    <w:rPr>
      <w:lang w:eastAsia="en-US"/>
    </w:rPr>
  </w:style>
  <w:style w:type="character" w:styleId="Strong">
    <w:name w:val="Strong"/>
    <w:basedOn w:val="DefaultParagraphFont"/>
    <w:uiPriority w:val="99"/>
    <w:qFormat/>
    <w:rsid w:val="00242E9C"/>
    <w:rPr>
      <w:b/>
      <w:bCs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customStyle="1" w:styleId="NoSpacing1">
    <w:name w:val="No Spacing1"/>
    <w:uiPriority w:val="99"/>
    <w:rsid w:val="008B52CB"/>
    <w:rPr>
      <w:rFonts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0B8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18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18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40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8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hyperlink" Target="http://www.muratk&#252;&#231;&#252;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hyperlink" Target="http://www.sorubak.com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503</TotalTime>
  <Pages>7</Pages>
  <Words>606</Words>
  <Characters>3458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edanur</cp:lastModifiedBy>
  <cp:revision>230</cp:revision>
  <cp:lastPrinted>2015-04-20T21:24:00Z</cp:lastPrinted>
  <dcterms:created xsi:type="dcterms:W3CDTF">2015-03-18T16:40:00Z</dcterms:created>
  <dcterms:modified xsi:type="dcterms:W3CDTF">2015-04-23T13:06:00Z</dcterms:modified>
</cp:coreProperties>
</file>